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D9B" w:rsidRPr="005E5BB3" w:rsidRDefault="00B66D9B" w:rsidP="00B66D9B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110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3A0C62" w:rsidRPr="003A0C62">
        <w:rPr>
          <w:rFonts w:ascii="Arial" w:hAnsi="Arial" w:cs="Arial"/>
          <w:b/>
          <w:sz w:val="24"/>
          <w:lang w:val="en-US" w:eastAsia="zh-CN"/>
        </w:rPr>
        <w:t>R4-24021</w:t>
      </w:r>
      <w:r w:rsidR="00AA1FD3">
        <w:rPr>
          <w:rFonts w:ascii="Arial" w:hAnsi="Arial" w:cs="Arial"/>
          <w:b/>
          <w:sz w:val="24"/>
          <w:lang w:val="en-US" w:eastAsia="zh-CN"/>
        </w:rPr>
        <w:t>84</w:t>
      </w:r>
    </w:p>
    <w:p w:rsidR="00A3046A" w:rsidRPr="00A3046A" w:rsidRDefault="00B66D9B" w:rsidP="00B66D9B">
      <w:pPr>
        <w:pStyle w:val="a3"/>
        <w:tabs>
          <w:tab w:val="left" w:pos="2160"/>
        </w:tabs>
        <w:ind w:left="2127" w:hanging="2127"/>
        <w:jc w:val="both"/>
        <w:rPr>
          <w:rFonts w:eastAsiaTheme="minorEastAsia" w:cs="Arial"/>
          <w:noProof w:val="0"/>
          <w:sz w:val="24"/>
          <w:lang w:val="en-GB"/>
        </w:rPr>
      </w:pPr>
      <w:r>
        <w:rPr>
          <w:rFonts w:cs="Arial"/>
          <w:noProof w:val="0"/>
          <w:sz w:val="24"/>
          <w:lang w:val="en-GB"/>
        </w:rPr>
        <w:t>Athens</w:t>
      </w:r>
      <w:r w:rsidRPr="008F1406">
        <w:rPr>
          <w:rFonts w:cs="Arial"/>
          <w:noProof w:val="0"/>
          <w:sz w:val="24"/>
          <w:lang w:val="en-GB"/>
        </w:rPr>
        <w:t xml:space="preserve">, </w:t>
      </w:r>
      <w:r>
        <w:rPr>
          <w:rFonts w:cs="Arial"/>
          <w:noProof w:val="0"/>
          <w:sz w:val="24"/>
          <w:lang w:val="en-GB"/>
        </w:rPr>
        <w:t>Greece</w:t>
      </w:r>
      <w:r w:rsidRPr="00C47820">
        <w:rPr>
          <w:rFonts w:cs="Arial"/>
          <w:noProof w:val="0"/>
          <w:sz w:val="24"/>
          <w:lang w:val="en-GB"/>
        </w:rPr>
        <w:t xml:space="preserve">, </w:t>
      </w:r>
      <w:r>
        <w:rPr>
          <w:rFonts w:cs="Arial"/>
          <w:noProof w:val="0"/>
          <w:sz w:val="24"/>
          <w:lang w:val="en-GB"/>
        </w:rPr>
        <w:t>26 February – 1 March</w:t>
      </w:r>
      <w:r w:rsidRPr="00C47820">
        <w:rPr>
          <w:rFonts w:cs="Arial"/>
          <w:noProof w:val="0"/>
          <w:sz w:val="24"/>
          <w:lang w:val="en-GB"/>
        </w:rPr>
        <w:t>, 202</w:t>
      </w:r>
      <w:r>
        <w:rPr>
          <w:rFonts w:cs="Arial"/>
          <w:noProof w:val="0"/>
          <w:sz w:val="24"/>
          <w:lang w:val="en-GB"/>
        </w:rPr>
        <w:t>4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A1FD3" w:rsidRPr="00AA1FD3">
        <w:rPr>
          <w:rFonts w:ascii="Arial" w:eastAsia="宋体" w:hAnsi="Arial"/>
          <w:b/>
          <w:sz w:val="24"/>
          <w:lang w:val="en-US" w:eastAsia="zh-CN"/>
        </w:rPr>
        <w:t>Simulation results for Bandwidth Aggregation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3A0C62">
        <w:rPr>
          <w:rFonts w:ascii="Arial" w:eastAsia="宋体" w:hAnsi="Arial"/>
          <w:b/>
          <w:sz w:val="24"/>
          <w:lang w:val="en-US" w:eastAsia="zh-CN"/>
        </w:rPr>
        <w:t>8.14.2.</w:t>
      </w:r>
      <w:r w:rsidR="00AA1FD3">
        <w:rPr>
          <w:rFonts w:ascii="Arial" w:eastAsia="宋体" w:hAnsi="Arial"/>
          <w:b/>
          <w:sz w:val="24"/>
          <w:lang w:val="en-US" w:eastAsia="zh-CN"/>
        </w:rPr>
        <w:t>5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7A462E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7E7A02" w:rsidRPr="00D12E24" w:rsidRDefault="00A97F6F" w:rsidP="0036335D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 w:rsidR="007A462E">
        <w:rPr>
          <w:rFonts w:eastAsia="宋体"/>
          <w:lang w:eastAsia="zh-CN"/>
        </w:rPr>
        <w:t xml:space="preserve">imulation assumption for evaluating the link level performance of </w:t>
      </w:r>
      <w:r w:rsidR="00AA1FD3">
        <w:rPr>
          <w:rFonts w:eastAsia="宋体" w:hint="eastAsia"/>
          <w:lang w:eastAsia="zh-CN"/>
        </w:rPr>
        <w:t>PRS</w:t>
      </w:r>
      <w:r w:rsidR="00AA1FD3">
        <w:rPr>
          <w:rFonts w:eastAsia="宋体"/>
          <w:lang w:eastAsia="zh-CN"/>
        </w:rPr>
        <w:t xml:space="preserve"> CA</w:t>
      </w:r>
      <w:r w:rsidR="007A462E">
        <w:rPr>
          <w:rFonts w:eastAsia="宋体"/>
          <w:lang w:eastAsia="zh-CN"/>
        </w:rPr>
        <w:t xml:space="preserve"> is approved in </w:t>
      </w:r>
      <w:r>
        <w:rPr>
          <w:rFonts w:eastAsia="宋体"/>
          <w:lang w:eastAsia="zh-CN"/>
        </w:rPr>
        <w:t>RAN4#10</w:t>
      </w:r>
      <w:r w:rsidR="00AA1FD3">
        <w:rPr>
          <w:rFonts w:eastAsia="宋体"/>
          <w:lang w:eastAsia="zh-CN"/>
        </w:rPr>
        <w:t>9</w:t>
      </w:r>
      <w:r>
        <w:rPr>
          <w:rFonts w:eastAsia="宋体"/>
          <w:lang w:eastAsia="zh-CN"/>
        </w:rPr>
        <w:t xml:space="preserve"> </w:t>
      </w:r>
      <w:r w:rsidR="007A462E">
        <w:rPr>
          <w:rFonts w:eastAsia="宋体"/>
          <w:lang w:eastAsia="zh-CN"/>
        </w:rPr>
        <w:t>[</w:t>
      </w:r>
      <w:r>
        <w:rPr>
          <w:rFonts w:eastAsia="宋体"/>
          <w:lang w:eastAsia="zh-CN"/>
        </w:rPr>
        <w:t>1</w:t>
      </w:r>
      <w:r w:rsidR="007A462E">
        <w:rPr>
          <w:rFonts w:eastAsia="宋体"/>
          <w:lang w:eastAsia="zh-CN"/>
        </w:rPr>
        <w:t>]</w:t>
      </w:r>
      <w:r w:rsidR="00AA1FD3">
        <w:rPr>
          <w:rFonts w:eastAsia="宋体"/>
          <w:lang w:eastAsia="zh-CN"/>
        </w:rPr>
        <w:t xml:space="preserve">. </w:t>
      </w:r>
      <w:r w:rsidR="0036335D" w:rsidRPr="00D12E24">
        <w:rPr>
          <w:rFonts w:eastAsia="宋体"/>
          <w:lang w:eastAsia="zh-CN"/>
        </w:rPr>
        <w:t xml:space="preserve">In this paper we will provide our </w:t>
      </w:r>
      <w:r w:rsidR="00AA1FD3">
        <w:rPr>
          <w:rFonts w:eastAsia="宋体"/>
          <w:lang w:eastAsia="zh-CN"/>
        </w:rPr>
        <w:t>initial</w:t>
      </w:r>
      <w:r w:rsidR="007A462E">
        <w:rPr>
          <w:rFonts w:eastAsia="宋体"/>
          <w:lang w:eastAsia="zh-CN"/>
        </w:rPr>
        <w:t xml:space="preserve"> simulation results</w:t>
      </w:r>
      <w:r w:rsidR="00173664">
        <w:rPr>
          <w:rFonts w:eastAsia="宋体"/>
          <w:lang w:eastAsia="zh-CN"/>
        </w:rPr>
        <w:t xml:space="preserve"> for </w:t>
      </w:r>
      <w:r w:rsidR="00AA1FD3">
        <w:rPr>
          <w:rFonts w:eastAsia="宋体" w:hint="eastAsia"/>
          <w:lang w:eastAsia="zh-CN"/>
        </w:rPr>
        <w:t>PRS</w:t>
      </w:r>
      <w:r w:rsidR="00AA1FD3">
        <w:rPr>
          <w:rFonts w:eastAsia="宋体"/>
          <w:lang w:eastAsia="zh-CN"/>
        </w:rPr>
        <w:t xml:space="preserve"> CA</w:t>
      </w:r>
      <w:r w:rsidR="0036335D">
        <w:rPr>
          <w:rFonts w:eastAsia="宋体"/>
          <w:lang w:eastAsia="zh-CN"/>
        </w:rPr>
        <w:t>.</w:t>
      </w:r>
    </w:p>
    <w:p w:rsidR="00FD5501" w:rsidRDefault="00FA0C0C" w:rsidP="00FD5501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  <w:bookmarkStart w:id="0" w:name="_GoBack"/>
      <w:bookmarkEnd w:id="0"/>
    </w:p>
    <w:p w:rsidR="00212F5B" w:rsidRPr="00212F5B" w:rsidRDefault="00212F5B" w:rsidP="00212F5B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he simulation is based on the assumptions agreed in [1]. The results are shown in section 2.1 for RSTD and section 2.2 for UE Rx-Tx.</w:t>
      </w:r>
    </w:p>
    <w:p w:rsidR="00A55149" w:rsidRPr="00A55149" w:rsidRDefault="00A55149" w:rsidP="00A55149">
      <w:pPr>
        <w:pStyle w:val="2"/>
        <w:rPr>
          <w:lang w:val="en-US" w:eastAsia="zh-CN"/>
        </w:rPr>
      </w:pPr>
      <w:r>
        <w:rPr>
          <w:lang w:val="en-US" w:eastAsia="zh-CN"/>
        </w:rPr>
        <w:t>RSTD</w:t>
      </w:r>
    </w:p>
    <w:p w:rsidR="007A462E" w:rsidRDefault="007A462E" w:rsidP="007A462E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 w:rsidRPr="00AA6831">
        <w:rPr>
          <w:rFonts w:eastAsiaTheme="minorEastAsia"/>
          <w:b/>
          <w:lang w:val="en-US" w:eastAsia="zh-CN"/>
        </w:rPr>
        <w:t>Table 1:</w:t>
      </w:r>
      <w:r w:rsidR="00115363">
        <w:rPr>
          <w:rFonts w:eastAsiaTheme="minorEastAsia"/>
          <w:b/>
          <w:lang w:val="en-US" w:eastAsia="zh-CN"/>
        </w:rPr>
        <w:t xml:space="preserve"> RSTD error for 2-PFL under AWGN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27"/>
        <w:gridCol w:w="1774"/>
        <w:gridCol w:w="1482"/>
        <w:gridCol w:w="1016"/>
        <w:gridCol w:w="1016"/>
      </w:tblGrid>
      <w:tr w:rsidR="008A5028" w:rsidRPr="005B70F3" w:rsidTr="00115363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A5028" w:rsidRPr="005B70F3" w:rsidRDefault="008A5028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Es/Iot (dB)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A5028" w:rsidRPr="005B70F3" w:rsidRDefault="008A5028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SCS (kHz)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A5028" w:rsidRPr="005B70F3" w:rsidRDefault="008A5028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RB num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8A5028" w:rsidRPr="005B70F3" w:rsidRDefault="008A5028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Sample num</w:t>
            </w:r>
          </w:p>
        </w:tc>
      </w:tr>
      <w:tr w:rsidR="008A5028" w:rsidRPr="005B70F3" w:rsidTr="00115363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8A5028" w:rsidRPr="005B70F3" w:rsidRDefault="008A5028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A5028" w:rsidRPr="005B70F3" w:rsidRDefault="008A5028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A5028" w:rsidRPr="005B70F3" w:rsidRDefault="008A5028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A5028" w:rsidRPr="005B70F3" w:rsidRDefault="008A5028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A5028" w:rsidRPr="005B70F3" w:rsidRDefault="008A5028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 w:rsidR="007779D9" w:rsidRPr="005B70F3" w:rsidTr="00FC2B47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bookmarkStart w:id="1" w:name="_Hlk155196787"/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FR1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104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23</w:t>
            </w:r>
          </w:p>
        </w:tc>
      </w:tr>
      <w:bookmarkEnd w:id="1"/>
      <w:tr w:rsidR="007779D9" w:rsidRPr="005B70F3" w:rsidTr="00FC2B47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14</w:t>
            </w:r>
          </w:p>
        </w:tc>
      </w:tr>
      <w:tr w:rsidR="007779D9" w:rsidRPr="005B70F3" w:rsidTr="00FC2B47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272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</w:tr>
      <w:tr w:rsidR="007779D9" w:rsidRPr="005B70F3" w:rsidTr="00FC2B47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14</w:t>
            </w:r>
          </w:p>
        </w:tc>
      </w:tr>
      <w:tr w:rsidR="007779D9" w:rsidRPr="005B70F3" w:rsidTr="00FC2B47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</w:tr>
      <w:tr w:rsidR="007779D9" w:rsidRPr="005B70F3" w:rsidTr="00FC2B47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FR2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14</w:t>
            </w:r>
          </w:p>
        </w:tc>
      </w:tr>
      <w:tr w:rsidR="007779D9" w:rsidRPr="005B70F3" w:rsidTr="00FC2B47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</w:tr>
      <w:tr w:rsidR="007779D9" w:rsidRPr="005B70F3" w:rsidTr="00FC2B47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</w:tr>
      <w:tr w:rsidR="007779D9" w:rsidRPr="005B70F3" w:rsidTr="00FC2B47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 w:rsidR="00331566" w:rsidRPr="005B70F3" w:rsidTr="00115363">
        <w:trPr>
          <w:jc w:val="center"/>
        </w:trPr>
        <w:tc>
          <w:tcPr>
            <w:tcW w:w="0" w:type="auto"/>
            <w:gridSpan w:val="5"/>
            <w:vAlign w:val="center"/>
          </w:tcPr>
          <w:p w:rsidR="00331566" w:rsidRPr="005B70F3" w:rsidRDefault="00331566" w:rsidP="00331566">
            <w:pPr>
              <w:spacing w:beforeLines="0" w:before="0" w:afterLines="0" w:after="0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N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ote: 1-sample is simulated at (-3, -6)dB Es/Iot, and 4-sample is simulated at (-6, -13)dB Es/Iot</w:t>
            </w:r>
          </w:p>
        </w:tc>
      </w:tr>
    </w:tbl>
    <w:p w:rsidR="00115363" w:rsidRDefault="00115363" w:rsidP="00115363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 w:rsidRPr="00AA6831">
        <w:rPr>
          <w:rFonts w:eastAsiaTheme="minorEastAsia"/>
          <w:b/>
          <w:lang w:val="en-US" w:eastAsia="zh-CN"/>
        </w:rPr>
        <w:t xml:space="preserve">Table </w:t>
      </w:r>
      <w:r>
        <w:rPr>
          <w:rFonts w:eastAsiaTheme="minorEastAsia"/>
          <w:b/>
          <w:lang w:val="en-US" w:eastAsia="zh-CN"/>
        </w:rPr>
        <w:t>2</w:t>
      </w:r>
      <w:r w:rsidRPr="00AA6831">
        <w:rPr>
          <w:rFonts w:eastAsiaTheme="minorEastAsia"/>
          <w:b/>
          <w:lang w:val="en-US" w:eastAsia="zh-CN"/>
        </w:rPr>
        <w:t>:</w:t>
      </w:r>
      <w:r>
        <w:rPr>
          <w:rFonts w:eastAsiaTheme="minorEastAsia"/>
          <w:b/>
          <w:lang w:val="en-US" w:eastAsia="zh-CN"/>
        </w:rPr>
        <w:t xml:space="preserve"> RSTD error for 3-PFL under AWGN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27"/>
        <w:gridCol w:w="1774"/>
        <w:gridCol w:w="1482"/>
        <w:gridCol w:w="1016"/>
        <w:gridCol w:w="1016"/>
      </w:tblGrid>
      <w:tr w:rsidR="00115363" w:rsidRPr="005B70F3" w:rsidTr="00217A01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Es/Iot (dB)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SCS (kHz)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RB num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Sample num</w:t>
            </w:r>
          </w:p>
        </w:tc>
      </w:tr>
      <w:tr w:rsidR="00115363" w:rsidRPr="005B70F3" w:rsidTr="00217A01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 w:rsidR="007779D9" w:rsidRPr="005B70F3" w:rsidTr="00111A87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FR1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104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16</w:t>
            </w:r>
          </w:p>
        </w:tc>
      </w:tr>
      <w:tr w:rsidR="007779D9" w:rsidRPr="005B70F3" w:rsidTr="00111A87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</w:tr>
      <w:tr w:rsidR="007779D9" w:rsidRPr="005B70F3" w:rsidTr="00111A87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272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</w:tr>
      <w:tr w:rsidR="007779D9" w:rsidRPr="005B70F3" w:rsidTr="00111A87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</w:tr>
      <w:tr w:rsidR="007779D9" w:rsidRPr="005B70F3" w:rsidTr="00111A87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</w:tr>
      <w:tr w:rsidR="007779D9" w:rsidRPr="005B70F3" w:rsidTr="00111A87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FR2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</w:tr>
      <w:tr w:rsidR="007779D9" w:rsidRPr="005B70F3" w:rsidTr="00111A87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</w:tr>
      <w:tr w:rsidR="007779D9" w:rsidRPr="005B70F3" w:rsidTr="00991A1B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</w:tr>
      <w:tr w:rsidR="007779D9" w:rsidRPr="005B70F3" w:rsidTr="00991A1B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 w:rsidR="00115363" w:rsidRPr="005B70F3" w:rsidTr="00217A01">
        <w:trPr>
          <w:jc w:val="center"/>
        </w:trPr>
        <w:tc>
          <w:tcPr>
            <w:tcW w:w="0" w:type="auto"/>
            <w:gridSpan w:val="5"/>
            <w:vAlign w:val="center"/>
          </w:tcPr>
          <w:p w:rsidR="00115363" w:rsidRPr="005B70F3" w:rsidRDefault="00115363" w:rsidP="00217A01">
            <w:pPr>
              <w:spacing w:beforeLines="0" w:before="0" w:afterLines="0" w:after="0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N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ote: 1-sample is simulated at (-3, -6)dB Es/Iot, and 4-sample is simulated at (-6, -13)dB Es/Iot</w:t>
            </w:r>
          </w:p>
        </w:tc>
      </w:tr>
    </w:tbl>
    <w:p w:rsidR="00115363" w:rsidRDefault="00115363" w:rsidP="00115363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 w:rsidRPr="00AA6831">
        <w:rPr>
          <w:rFonts w:eastAsiaTheme="minorEastAsia"/>
          <w:b/>
          <w:lang w:val="en-US" w:eastAsia="zh-CN"/>
        </w:rPr>
        <w:t xml:space="preserve">Table </w:t>
      </w:r>
      <w:r>
        <w:rPr>
          <w:rFonts w:eastAsiaTheme="minorEastAsia"/>
          <w:b/>
          <w:lang w:val="en-US" w:eastAsia="zh-CN"/>
        </w:rPr>
        <w:t>3</w:t>
      </w:r>
      <w:r w:rsidRPr="00AA6831">
        <w:rPr>
          <w:rFonts w:eastAsiaTheme="minorEastAsia"/>
          <w:b/>
          <w:lang w:val="en-US" w:eastAsia="zh-CN"/>
        </w:rPr>
        <w:t>:</w:t>
      </w:r>
      <w:r>
        <w:rPr>
          <w:rFonts w:eastAsiaTheme="minorEastAsia"/>
          <w:b/>
          <w:lang w:val="en-US" w:eastAsia="zh-CN"/>
        </w:rPr>
        <w:t xml:space="preserve"> RSTD error for 2-PFL under TDL channel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83"/>
        <w:gridCol w:w="1343"/>
        <w:gridCol w:w="1122"/>
        <w:gridCol w:w="1538"/>
      </w:tblGrid>
      <w:tr w:rsidR="00115363" w:rsidRPr="005B70F3" w:rsidTr="00217A01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Es/Iot (dB)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SCS (kHz)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RB num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Sample num</w:t>
            </w:r>
          </w:p>
        </w:tc>
      </w:tr>
      <w:tr w:rsidR="00115363" w:rsidRPr="005B70F3" w:rsidTr="00195E54">
        <w:trPr>
          <w:trHeight w:val="294"/>
          <w:jc w:val="center"/>
        </w:trPr>
        <w:tc>
          <w:tcPr>
            <w:tcW w:w="0" w:type="auto"/>
            <w:vMerge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 w:rsidR="007779D9" w:rsidRPr="007779D9" w:rsidTr="00CF01F0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FR1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104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119</w:t>
            </w:r>
          </w:p>
        </w:tc>
      </w:tr>
      <w:tr w:rsidR="007779D9" w:rsidRPr="007779D9" w:rsidTr="00CF01F0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77</w:t>
            </w:r>
          </w:p>
        </w:tc>
      </w:tr>
      <w:tr w:rsidR="007779D9" w:rsidRPr="007779D9" w:rsidTr="00CF01F0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272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74</w:t>
            </w:r>
          </w:p>
        </w:tc>
      </w:tr>
      <w:tr w:rsidR="007779D9" w:rsidRPr="007779D9" w:rsidTr="00CF01F0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</w:tr>
      <w:tr w:rsidR="007779D9" w:rsidRPr="007779D9" w:rsidTr="00CF01F0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75</w:t>
            </w:r>
          </w:p>
        </w:tc>
      </w:tr>
      <w:tr w:rsidR="007779D9" w:rsidRPr="007779D9" w:rsidTr="00CF01F0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FR2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184</w:t>
            </w:r>
          </w:p>
        </w:tc>
      </w:tr>
      <w:tr w:rsidR="007779D9" w:rsidRPr="007779D9" w:rsidTr="00CF01F0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119</w:t>
            </w:r>
          </w:p>
        </w:tc>
      </w:tr>
      <w:tr w:rsidR="007779D9" w:rsidRPr="007779D9" w:rsidTr="00CF01F0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179</w:t>
            </w:r>
          </w:p>
        </w:tc>
      </w:tr>
      <w:tr w:rsidR="007779D9" w:rsidRPr="007779D9" w:rsidTr="00CF01F0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119</w:t>
            </w:r>
          </w:p>
        </w:tc>
      </w:tr>
      <w:tr w:rsidR="00115363" w:rsidRPr="005B70F3" w:rsidTr="00217A01">
        <w:trPr>
          <w:jc w:val="center"/>
        </w:trPr>
        <w:tc>
          <w:tcPr>
            <w:tcW w:w="0" w:type="auto"/>
            <w:gridSpan w:val="4"/>
            <w:vAlign w:val="center"/>
          </w:tcPr>
          <w:p w:rsidR="00115363" w:rsidRDefault="00115363" w:rsidP="00217A01">
            <w:pPr>
              <w:spacing w:beforeLines="0" w:before="0" w:afterLines="0" w:after="0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N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ote: 1-sample is simulated at (-3, -6)dB Es/Iot</w:t>
            </w:r>
          </w:p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N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ote: FR1 is simulated with TDL-A, and FR2 is simulated with TDL-C</w:t>
            </w:r>
          </w:p>
        </w:tc>
      </w:tr>
    </w:tbl>
    <w:p w:rsidR="00115363" w:rsidRDefault="00115363" w:rsidP="00115363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 w:rsidRPr="00AA6831">
        <w:rPr>
          <w:rFonts w:eastAsiaTheme="minorEastAsia"/>
          <w:b/>
          <w:lang w:val="en-US" w:eastAsia="zh-CN"/>
        </w:rPr>
        <w:t xml:space="preserve">Table </w:t>
      </w:r>
      <w:r>
        <w:rPr>
          <w:rFonts w:eastAsiaTheme="minorEastAsia"/>
          <w:b/>
          <w:lang w:val="en-US" w:eastAsia="zh-CN"/>
        </w:rPr>
        <w:t>4</w:t>
      </w:r>
      <w:r w:rsidRPr="00AA6831">
        <w:rPr>
          <w:rFonts w:eastAsiaTheme="minorEastAsia"/>
          <w:b/>
          <w:lang w:val="en-US" w:eastAsia="zh-CN"/>
        </w:rPr>
        <w:t>:</w:t>
      </w:r>
      <w:r>
        <w:rPr>
          <w:rFonts w:eastAsiaTheme="minorEastAsia"/>
          <w:b/>
          <w:lang w:val="en-US" w:eastAsia="zh-CN"/>
        </w:rPr>
        <w:t xml:space="preserve"> RSTD error for 3-PFL under TDL channel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83"/>
        <w:gridCol w:w="1343"/>
        <w:gridCol w:w="1122"/>
        <w:gridCol w:w="1538"/>
      </w:tblGrid>
      <w:tr w:rsidR="00115363" w:rsidRPr="005B70F3" w:rsidTr="00217A01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Es/Iot (dB)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SCS (kHz)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RB num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Sample num</w:t>
            </w:r>
          </w:p>
        </w:tc>
      </w:tr>
      <w:tr w:rsidR="00115363" w:rsidRPr="005B70F3" w:rsidTr="00217A01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 w:rsidR="007779D9" w:rsidRPr="007779D9" w:rsidTr="00DB1B7E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FR1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104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</w:tr>
      <w:tr w:rsidR="007779D9" w:rsidRPr="007779D9" w:rsidTr="00DB1B7E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</w:tr>
      <w:tr w:rsidR="007779D9" w:rsidRPr="007779D9" w:rsidTr="00DB1B7E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272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70</w:t>
            </w:r>
          </w:p>
        </w:tc>
      </w:tr>
      <w:tr w:rsidR="007779D9" w:rsidRPr="007779D9" w:rsidTr="00DB1B7E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101</w:t>
            </w:r>
          </w:p>
        </w:tc>
      </w:tr>
      <w:tr w:rsidR="007779D9" w:rsidRPr="007779D9" w:rsidTr="00DB1B7E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92</w:t>
            </w:r>
          </w:p>
        </w:tc>
      </w:tr>
      <w:tr w:rsidR="007779D9" w:rsidRPr="007779D9" w:rsidTr="00DB1B7E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FR2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92</w:t>
            </w:r>
          </w:p>
        </w:tc>
      </w:tr>
      <w:tr w:rsidR="007779D9" w:rsidRPr="007779D9" w:rsidTr="00DB1B7E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74</w:t>
            </w:r>
          </w:p>
        </w:tc>
      </w:tr>
      <w:tr w:rsidR="007779D9" w:rsidRPr="007779D9" w:rsidTr="00DB1B7E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92</w:t>
            </w:r>
          </w:p>
        </w:tc>
      </w:tr>
      <w:tr w:rsidR="007779D9" w:rsidRPr="007779D9" w:rsidTr="00DB1B7E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126</w:t>
            </w:r>
          </w:p>
        </w:tc>
      </w:tr>
      <w:tr w:rsidR="00115363" w:rsidRPr="005B70F3" w:rsidTr="00217A01">
        <w:trPr>
          <w:jc w:val="center"/>
        </w:trPr>
        <w:tc>
          <w:tcPr>
            <w:tcW w:w="0" w:type="auto"/>
            <w:gridSpan w:val="4"/>
            <w:vAlign w:val="center"/>
          </w:tcPr>
          <w:p w:rsidR="00115363" w:rsidRDefault="00115363" w:rsidP="00217A01">
            <w:pPr>
              <w:spacing w:beforeLines="0" w:before="0" w:afterLines="0" w:after="0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N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ote: 1-sample is simulated at (-3, -6)dB Es/Iot</w:t>
            </w:r>
          </w:p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N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ote: FR1 is simulated with TDL-A, and FR2 is simulated with TDL-C</w:t>
            </w:r>
          </w:p>
        </w:tc>
      </w:tr>
    </w:tbl>
    <w:p w:rsidR="008A5028" w:rsidRPr="00115363" w:rsidRDefault="008A5028" w:rsidP="007A462E">
      <w:pPr>
        <w:spacing w:before="120" w:after="120"/>
        <w:jc w:val="center"/>
        <w:rPr>
          <w:rFonts w:eastAsiaTheme="minorEastAsia"/>
          <w:b/>
          <w:lang w:eastAsia="zh-CN"/>
        </w:rPr>
      </w:pPr>
    </w:p>
    <w:p w:rsidR="008A5028" w:rsidRPr="00212F5B" w:rsidRDefault="00212F5B" w:rsidP="00212F5B">
      <w:pPr>
        <w:pStyle w:val="2"/>
        <w:rPr>
          <w:lang w:val="en-US" w:eastAsia="zh-CN"/>
        </w:rPr>
      </w:pPr>
      <w:r>
        <w:rPr>
          <w:lang w:val="en-US" w:eastAsia="zh-CN"/>
        </w:rPr>
        <w:t>UE Rx-Tx</w:t>
      </w:r>
    </w:p>
    <w:p w:rsidR="00115363" w:rsidRDefault="00115363" w:rsidP="00115363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 w:rsidRPr="00AA6831">
        <w:rPr>
          <w:rFonts w:eastAsiaTheme="minorEastAsia"/>
          <w:b/>
          <w:lang w:val="en-US" w:eastAsia="zh-CN"/>
        </w:rPr>
        <w:t xml:space="preserve">Table </w:t>
      </w:r>
      <w:r w:rsidR="00212F5B">
        <w:rPr>
          <w:rFonts w:eastAsiaTheme="minorEastAsia"/>
          <w:b/>
          <w:lang w:val="en-US" w:eastAsia="zh-CN"/>
        </w:rPr>
        <w:t>5</w:t>
      </w:r>
      <w:r w:rsidRPr="00AA6831">
        <w:rPr>
          <w:rFonts w:eastAsiaTheme="minorEastAsia"/>
          <w:b/>
          <w:lang w:val="en-US" w:eastAsia="zh-CN"/>
        </w:rPr>
        <w:t>:</w:t>
      </w:r>
      <w:r>
        <w:rPr>
          <w:rFonts w:eastAsiaTheme="minorEastAsia"/>
          <w:b/>
          <w:lang w:val="en-US" w:eastAsia="zh-CN"/>
        </w:rPr>
        <w:t xml:space="preserve"> </w:t>
      </w:r>
      <w:r w:rsidR="00212F5B" w:rsidRPr="00212F5B">
        <w:rPr>
          <w:rFonts w:eastAsiaTheme="minorEastAsia"/>
          <w:b/>
          <w:lang w:val="en-US" w:eastAsia="zh-CN"/>
        </w:rPr>
        <w:t>UE Rx-Tx</w:t>
      </w:r>
      <w:r>
        <w:rPr>
          <w:rFonts w:eastAsiaTheme="minorEastAsia"/>
          <w:b/>
          <w:lang w:val="en-US" w:eastAsia="zh-CN"/>
        </w:rPr>
        <w:t xml:space="preserve"> error for 2-PFL under AWGN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62"/>
        <w:gridCol w:w="1032"/>
        <w:gridCol w:w="862"/>
        <w:gridCol w:w="599"/>
        <w:gridCol w:w="775"/>
        <w:gridCol w:w="612"/>
        <w:gridCol w:w="762"/>
      </w:tblGrid>
      <w:tr w:rsidR="00115363" w:rsidRPr="005B70F3" w:rsidTr="00217A01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Es/Iot (dB)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SCS (kHz)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RB num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Sample num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=1</w:t>
            </w:r>
          </w:p>
        </w:tc>
        <w:tc>
          <w:tcPr>
            <w:tcW w:w="0" w:type="auto"/>
            <w:gridSpan w:val="2"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Sample num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=4</w:t>
            </w:r>
          </w:p>
        </w:tc>
      </w:tr>
      <w:tr w:rsidR="00115363" w:rsidRPr="005B70F3" w:rsidTr="00217A01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115363" w:rsidRPr="005B70F3" w:rsidRDefault="00115363" w:rsidP="00115363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Es/Iot (dB)</w:t>
            </w:r>
          </w:p>
        </w:tc>
        <w:tc>
          <w:tcPr>
            <w:tcW w:w="0" w:type="auto"/>
            <w:gridSpan w:val="2"/>
          </w:tcPr>
          <w:p w:rsidR="00115363" w:rsidRDefault="00212F5B" w:rsidP="00115363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Es/Iot (dB)</w:t>
            </w:r>
          </w:p>
        </w:tc>
      </w:tr>
      <w:tr w:rsidR="00115363" w:rsidRPr="005B70F3" w:rsidTr="00217A01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11536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536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5363" w:rsidRPr="005B70F3" w:rsidRDefault="00115363" w:rsidP="00217A01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0" w:type="auto"/>
          </w:tcPr>
          <w:p w:rsidR="0011536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11536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13</w:t>
            </w:r>
          </w:p>
        </w:tc>
      </w:tr>
      <w:tr w:rsidR="00E911C2" w:rsidRPr="005B70F3" w:rsidTr="00E911C2">
        <w:trPr>
          <w:trHeight w:val="239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FR1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104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0" w:type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0" w:type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13</w:t>
            </w:r>
          </w:p>
        </w:tc>
      </w:tr>
      <w:tr w:rsidR="00E911C2" w:rsidRPr="005B70F3" w:rsidTr="00D333C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</w:tr>
      <w:tr w:rsidR="00E911C2" w:rsidRPr="005B70F3" w:rsidTr="00D333C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272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 w:rsidR="00E911C2" w:rsidRPr="005B70F3" w:rsidTr="00D333C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</w:tr>
      <w:tr w:rsidR="00E911C2" w:rsidRPr="005B70F3" w:rsidTr="00D333C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 w:rsidR="00E911C2" w:rsidRPr="005B70F3" w:rsidTr="00D333C9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FR2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</w:tr>
      <w:tr w:rsidR="00E911C2" w:rsidRPr="005B70F3" w:rsidTr="00D333C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 w:rsidR="00E911C2" w:rsidRPr="005B70F3" w:rsidTr="00D333C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 w:rsidR="00E911C2" w:rsidRPr="005B70F3" w:rsidTr="00D333C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bottom"/>
          </w:tcPr>
          <w:p w:rsidR="00E911C2" w:rsidRPr="00E911C2" w:rsidRDefault="00E911C2" w:rsidP="00E911C2">
            <w:pPr>
              <w:spacing w:beforeLines="0" w:before="0" w:afterLines="0" w:after="0"/>
              <w:jc w:val="center"/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</w:pPr>
            <w:r w:rsidRPr="00E911C2"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</w:tbl>
    <w:p w:rsidR="00115363" w:rsidRDefault="00115363" w:rsidP="00115363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 w:rsidRPr="00AA6831">
        <w:rPr>
          <w:rFonts w:eastAsiaTheme="minorEastAsia"/>
          <w:b/>
          <w:lang w:val="en-US" w:eastAsia="zh-CN"/>
        </w:rPr>
        <w:t xml:space="preserve">Table </w:t>
      </w:r>
      <w:r w:rsidR="00212F5B">
        <w:rPr>
          <w:rFonts w:eastAsiaTheme="minorEastAsia"/>
          <w:b/>
          <w:lang w:val="en-US" w:eastAsia="zh-CN"/>
        </w:rPr>
        <w:t>6</w:t>
      </w:r>
      <w:r w:rsidRPr="00AA6831">
        <w:rPr>
          <w:rFonts w:eastAsiaTheme="minorEastAsia"/>
          <w:b/>
          <w:lang w:val="en-US" w:eastAsia="zh-CN"/>
        </w:rPr>
        <w:t>:</w:t>
      </w:r>
      <w:r>
        <w:rPr>
          <w:rFonts w:eastAsiaTheme="minorEastAsia"/>
          <w:b/>
          <w:lang w:val="en-US" w:eastAsia="zh-CN"/>
        </w:rPr>
        <w:t xml:space="preserve"> </w:t>
      </w:r>
      <w:r w:rsidR="00212F5B" w:rsidRPr="00212F5B">
        <w:rPr>
          <w:rFonts w:eastAsiaTheme="minorEastAsia"/>
          <w:b/>
          <w:lang w:val="en-US" w:eastAsia="zh-CN"/>
        </w:rPr>
        <w:t>UE Rx-Tx</w:t>
      </w:r>
      <w:r>
        <w:rPr>
          <w:rFonts w:eastAsiaTheme="minorEastAsia"/>
          <w:b/>
          <w:lang w:val="en-US" w:eastAsia="zh-CN"/>
        </w:rPr>
        <w:t xml:space="preserve"> error for 3-PFL under AWGN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62"/>
        <w:gridCol w:w="1032"/>
        <w:gridCol w:w="862"/>
        <w:gridCol w:w="655"/>
        <w:gridCol w:w="719"/>
        <w:gridCol w:w="612"/>
        <w:gridCol w:w="762"/>
      </w:tblGrid>
      <w:tr w:rsidR="00212F5B" w:rsidRPr="005B70F3" w:rsidTr="00217A01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Es/Iot (dB)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SCS (kHz)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RB num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Sample num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=1</w:t>
            </w:r>
          </w:p>
        </w:tc>
        <w:tc>
          <w:tcPr>
            <w:tcW w:w="0" w:type="auto"/>
            <w:gridSpan w:val="2"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Sample num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=4</w:t>
            </w:r>
          </w:p>
        </w:tc>
      </w:tr>
      <w:tr w:rsidR="00212F5B" w:rsidRPr="005B70F3" w:rsidTr="00217A01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Es/Iot (dB)</w:t>
            </w:r>
          </w:p>
        </w:tc>
        <w:tc>
          <w:tcPr>
            <w:tcW w:w="0" w:type="auto"/>
            <w:gridSpan w:val="2"/>
          </w:tcPr>
          <w:p w:rsidR="00212F5B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Es/Iot (dB)</w:t>
            </w:r>
          </w:p>
        </w:tc>
      </w:tr>
      <w:tr w:rsidR="00212F5B" w:rsidRPr="005B70F3" w:rsidTr="00217A01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212F5B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12F5B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0" w:type="auto"/>
          </w:tcPr>
          <w:p w:rsidR="00212F5B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212F5B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13</w:t>
            </w:r>
          </w:p>
        </w:tc>
      </w:tr>
      <w:tr w:rsidR="00E911C2" w:rsidRPr="005B70F3" w:rsidTr="00FA72FE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FR1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104</w:t>
            </w:r>
          </w:p>
        </w:tc>
        <w:tc>
          <w:tcPr>
            <w:tcW w:w="0" w:type="auto"/>
            <w:shd w:val="clear" w:color="auto" w:fill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</w:tr>
      <w:tr w:rsidR="00E911C2" w:rsidRPr="005B70F3" w:rsidTr="00FA72FE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0" w:type="auto"/>
            <w:shd w:val="clear" w:color="auto" w:fill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0" w:type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</w:tr>
      <w:tr w:rsidR="00E911C2" w:rsidRPr="005B70F3" w:rsidTr="00FA72FE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272</w:t>
            </w:r>
          </w:p>
        </w:tc>
        <w:tc>
          <w:tcPr>
            <w:tcW w:w="0" w:type="auto"/>
            <w:shd w:val="clear" w:color="auto" w:fill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 w:rsidR="00E911C2" w:rsidRPr="005B70F3" w:rsidTr="00FA72FE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0" w:type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</w:tr>
      <w:tr w:rsidR="00E911C2" w:rsidRPr="005B70F3" w:rsidTr="00FA72FE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 w:rsidR="00E911C2" w:rsidRPr="005B70F3" w:rsidTr="00FA72FE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FR2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0" w:type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</w:tr>
      <w:tr w:rsidR="00E911C2" w:rsidRPr="005B70F3" w:rsidTr="00FA72FE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 w:rsidR="00E911C2" w:rsidRPr="005B70F3" w:rsidTr="00FA72FE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 w:rsidR="00E911C2" w:rsidRPr="005B70F3" w:rsidTr="00FA72FE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911C2" w:rsidRPr="005B70F3" w:rsidRDefault="00E911C2" w:rsidP="00E911C2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E911C2" w:rsidRPr="007779D9" w:rsidRDefault="00E911C2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</w:tbl>
    <w:p w:rsidR="00115363" w:rsidRDefault="00115363" w:rsidP="00115363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 w:rsidRPr="00AA6831">
        <w:rPr>
          <w:rFonts w:eastAsiaTheme="minorEastAsia"/>
          <w:b/>
          <w:lang w:val="en-US" w:eastAsia="zh-CN"/>
        </w:rPr>
        <w:t xml:space="preserve">Table </w:t>
      </w:r>
      <w:r w:rsidR="00212F5B">
        <w:rPr>
          <w:rFonts w:eastAsiaTheme="minorEastAsia"/>
          <w:b/>
          <w:lang w:val="en-US" w:eastAsia="zh-CN"/>
        </w:rPr>
        <w:t>7</w:t>
      </w:r>
      <w:r w:rsidRPr="00AA6831">
        <w:rPr>
          <w:rFonts w:eastAsiaTheme="minorEastAsia"/>
          <w:b/>
          <w:lang w:val="en-US" w:eastAsia="zh-CN"/>
        </w:rPr>
        <w:t>:</w:t>
      </w:r>
      <w:r>
        <w:rPr>
          <w:rFonts w:eastAsiaTheme="minorEastAsia"/>
          <w:b/>
          <w:lang w:val="en-US" w:eastAsia="zh-CN"/>
        </w:rPr>
        <w:t xml:space="preserve"> </w:t>
      </w:r>
      <w:r w:rsidR="00212F5B" w:rsidRPr="00212F5B">
        <w:rPr>
          <w:rFonts w:eastAsiaTheme="minorEastAsia"/>
          <w:b/>
          <w:lang w:val="en-US" w:eastAsia="zh-CN"/>
        </w:rPr>
        <w:t>UE Rx-Tx</w:t>
      </w:r>
      <w:r w:rsidR="00212F5B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error for 2-PFL under TDL channel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21"/>
        <w:gridCol w:w="1284"/>
        <w:gridCol w:w="1072"/>
        <w:gridCol w:w="767"/>
        <w:gridCol w:w="942"/>
      </w:tblGrid>
      <w:tr w:rsidR="00212F5B" w:rsidRPr="005B70F3" w:rsidTr="00217A01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Es/Iot (dB)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SCS (kHz)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RB num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Sample num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=4</w:t>
            </w:r>
          </w:p>
        </w:tc>
      </w:tr>
      <w:tr w:rsidR="00212F5B" w:rsidRPr="005B70F3" w:rsidTr="00217A01">
        <w:trPr>
          <w:jc w:val="center"/>
        </w:trPr>
        <w:tc>
          <w:tcPr>
            <w:tcW w:w="0" w:type="auto"/>
            <w:vMerge/>
            <w:vAlign w:val="center"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Es/Iot (dB)</w:t>
            </w:r>
          </w:p>
        </w:tc>
      </w:tr>
      <w:tr w:rsidR="00212F5B" w:rsidRPr="005B70F3" w:rsidTr="00217A01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212F5B" w:rsidRPr="005B70F3" w:rsidRDefault="00212F5B" w:rsidP="00212F5B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2F5B" w:rsidRPr="005B70F3" w:rsidRDefault="00212F5B" w:rsidP="00212F5B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2F5B" w:rsidRPr="005B70F3" w:rsidRDefault="00212F5B" w:rsidP="00212F5B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12F5B" w:rsidRDefault="00212F5B" w:rsidP="00212F5B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212F5B" w:rsidRDefault="00212F5B" w:rsidP="00212F5B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13</w:t>
            </w:r>
          </w:p>
        </w:tc>
      </w:tr>
      <w:tr w:rsidR="007779D9" w:rsidRPr="005B70F3" w:rsidTr="00E31F4E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FR1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104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70</w:t>
            </w:r>
          </w:p>
        </w:tc>
      </w:tr>
      <w:tr w:rsidR="007779D9" w:rsidRPr="005B70F3" w:rsidTr="00E31F4E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45</w:t>
            </w:r>
          </w:p>
        </w:tc>
      </w:tr>
      <w:tr w:rsidR="007779D9" w:rsidRPr="005B70F3" w:rsidTr="00E31F4E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272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43</w:t>
            </w:r>
          </w:p>
        </w:tc>
      </w:tr>
      <w:tr w:rsidR="007779D9" w:rsidRPr="005B70F3" w:rsidTr="00E31F4E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46</w:t>
            </w:r>
          </w:p>
        </w:tc>
      </w:tr>
      <w:tr w:rsidR="007779D9" w:rsidRPr="005B70F3" w:rsidTr="00E31F4E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44</w:t>
            </w:r>
          </w:p>
        </w:tc>
      </w:tr>
      <w:tr w:rsidR="007779D9" w:rsidRPr="005B70F3" w:rsidTr="00E31F4E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FR2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108</w:t>
            </w:r>
          </w:p>
        </w:tc>
      </w:tr>
      <w:tr w:rsidR="007779D9" w:rsidRPr="005B70F3" w:rsidTr="00E31F4E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70</w:t>
            </w:r>
          </w:p>
        </w:tc>
      </w:tr>
      <w:tr w:rsidR="007779D9" w:rsidRPr="005B70F3" w:rsidTr="00E31F4E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105</w:t>
            </w:r>
          </w:p>
        </w:tc>
      </w:tr>
      <w:tr w:rsidR="007779D9" w:rsidRPr="005B70F3" w:rsidTr="00E31F4E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70</w:t>
            </w:r>
          </w:p>
        </w:tc>
      </w:tr>
      <w:tr w:rsidR="00212F5B" w:rsidRPr="005B70F3" w:rsidTr="00217A01">
        <w:trPr>
          <w:jc w:val="center"/>
        </w:trPr>
        <w:tc>
          <w:tcPr>
            <w:tcW w:w="0" w:type="auto"/>
            <w:gridSpan w:val="5"/>
            <w:vAlign w:val="center"/>
          </w:tcPr>
          <w:p w:rsidR="00212F5B" w:rsidRPr="005B70F3" w:rsidRDefault="00212F5B" w:rsidP="00217A01">
            <w:pPr>
              <w:spacing w:beforeLines="0" w:before="0" w:afterLines="0" w:after="0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N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ote: FR1 is simulated with TDL-A, and FR2 is simulated with TDL-C</w:t>
            </w:r>
          </w:p>
        </w:tc>
      </w:tr>
    </w:tbl>
    <w:p w:rsidR="00115363" w:rsidRDefault="00115363" w:rsidP="00115363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 w:rsidRPr="00AA6831">
        <w:rPr>
          <w:rFonts w:eastAsiaTheme="minorEastAsia"/>
          <w:b/>
          <w:lang w:val="en-US" w:eastAsia="zh-CN"/>
        </w:rPr>
        <w:t xml:space="preserve">Table </w:t>
      </w:r>
      <w:r w:rsidR="00212F5B">
        <w:rPr>
          <w:rFonts w:eastAsiaTheme="minorEastAsia"/>
          <w:b/>
          <w:lang w:val="en-US" w:eastAsia="zh-CN"/>
        </w:rPr>
        <w:t>8</w:t>
      </w:r>
      <w:r w:rsidRPr="00AA6831">
        <w:rPr>
          <w:rFonts w:eastAsiaTheme="minorEastAsia"/>
          <w:b/>
          <w:lang w:val="en-US" w:eastAsia="zh-CN"/>
        </w:rPr>
        <w:t>:</w:t>
      </w:r>
      <w:r>
        <w:rPr>
          <w:rFonts w:eastAsiaTheme="minorEastAsia"/>
          <w:b/>
          <w:lang w:val="en-US" w:eastAsia="zh-CN"/>
        </w:rPr>
        <w:t xml:space="preserve"> </w:t>
      </w:r>
      <w:r w:rsidR="00212F5B" w:rsidRPr="00212F5B">
        <w:rPr>
          <w:rFonts w:eastAsiaTheme="minorEastAsia"/>
          <w:b/>
          <w:lang w:val="en-US" w:eastAsia="zh-CN"/>
        </w:rPr>
        <w:t>UE Rx-Tx</w:t>
      </w:r>
      <w:r w:rsidR="00212F5B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error for 3-PFL under TDL channel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21"/>
        <w:gridCol w:w="1284"/>
        <w:gridCol w:w="1072"/>
        <w:gridCol w:w="795"/>
        <w:gridCol w:w="914"/>
      </w:tblGrid>
      <w:tr w:rsidR="00212F5B" w:rsidRPr="005B70F3" w:rsidTr="00217A01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Es/Iot (dB)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SCS (kHz)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RB num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Sample num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=4</w:t>
            </w:r>
          </w:p>
        </w:tc>
      </w:tr>
      <w:tr w:rsidR="00212F5B" w:rsidRPr="005B70F3" w:rsidTr="00217A01">
        <w:trPr>
          <w:jc w:val="center"/>
        </w:trPr>
        <w:tc>
          <w:tcPr>
            <w:tcW w:w="0" w:type="auto"/>
            <w:vMerge/>
            <w:vAlign w:val="center"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  <w:t>Es/Iot (dB)</w:t>
            </w:r>
          </w:p>
        </w:tc>
      </w:tr>
      <w:tr w:rsidR="00212F5B" w:rsidRPr="005B70F3" w:rsidTr="00217A01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2F5B" w:rsidRPr="005B70F3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12F5B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212F5B" w:rsidRDefault="00212F5B" w:rsidP="00217A01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13</w:t>
            </w:r>
          </w:p>
        </w:tc>
      </w:tr>
      <w:tr w:rsidR="007779D9" w:rsidRPr="005B70F3" w:rsidTr="00BE5376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FR1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104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46</w:t>
            </w:r>
          </w:p>
        </w:tc>
      </w:tr>
      <w:tr w:rsidR="007779D9" w:rsidRPr="005B70F3" w:rsidTr="00BE537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47</w:t>
            </w:r>
          </w:p>
        </w:tc>
      </w:tr>
      <w:tr w:rsidR="007779D9" w:rsidRPr="005B70F3" w:rsidTr="00BE537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272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41</w:t>
            </w:r>
          </w:p>
        </w:tc>
      </w:tr>
      <w:tr w:rsidR="007779D9" w:rsidRPr="005B70F3" w:rsidTr="00BE537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5B70F3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59</w:t>
            </w:r>
          </w:p>
        </w:tc>
      </w:tr>
      <w:tr w:rsidR="007779D9" w:rsidRPr="005B70F3" w:rsidTr="00BE537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54</w:t>
            </w:r>
          </w:p>
        </w:tc>
      </w:tr>
      <w:tr w:rsidR="007779D9" w:rsidRPr="005B70F3" w:rsidTr="00BE5376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FR2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54</w:t>
            </w:r>
          </w:p>
        </w:tc>
      </w:tr>
      <w:tr w:rsidR="007779D9" w:rsidRPr="005B70F3" w:rsidTr="00BE537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43</w:t>
            </w:r>
          </w:p>
        </w:tc>
      </w:tr>
      <w:tr w:rsidR="007779D9" w:rsidRPr="005B70F3" w:rsidTr="00BE537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54</w:t>
            </w:r>
          </w:p>
        </w:tc>
      </w:tr>
      <w:tr w:rsidR="007779D9" w:rsidRPr="005B70F3" w:rsidTr="00BE537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779D9" w:rsidRPr="005B70F3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0" w:type="auto"/>
            <w:shd w:val="clear" w:color="auto" w:fill="auto"/>
          </w:tcPr>
          <w:p w:rsidR="007779D9" w:rsidRPr="007779D9" w:rsidRDefault="007779D9" w:rsidP="007779D9">
            <w:pPr>
              <w:spacing w:beforeLines="0" w:before="0" w:afterLines="0"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 w:rsidRPr="007779D9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74</w:t>
            </w:r>
          </w:p>
        </w:tc>
      </w:tr>
      <w:tr w:rsidR="00212F5B" w:rsidRPr="005B70F3" w:rsidTr="00217A01">
        <w:trPr>
          <w:jc w:val="center"/>
        </w:trPr>
        <w:tc>
          <w:tcPr>
            <w:tcW w:w="0" w:type="auto"/>
            <w:gridSpan w:val="5"/>
            <w:vAlign w:val="center"/>
          </w:tcPr>
          <w:p w:rsidR="00212F5B" w:rsidRPr="005B70F3" w:rsidRDefault="00212F5B" w:rsidP="00217A01">
            <w:pPr>
              <w:spacing w:beforeLines="0" w:before="0" w:afterLines="0" w:after="0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N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ote: FR1 is simulated with TDL-A, and FR2 is simulated with TDL-C</w:t>
            </w:r>
          </w:p>
        </w:tc>
      </w:tr>
    </w:tbl>
    <w:p w:rsidR="00115363" w:rsidRPr="00212F5B" w:rsidRDefault="00115363" w:rsidP="007A462E">
      <w:pPr>
        <w:spacing w:before="120" w:after="120"/>
        <w:jc w:val="center"/>
        <w:rPr>
          <w:rFonts w:eastAsiaTheme="minorEastAsia"/>
          <w:b/>
          <w:lang w:val="en-US" w:eastAsia="zh-CN"/>
        </w:rPr>
      </w:pPr>
    </w:p>
    <w:p w:rsidR="00FA0C0C" w:rsidRDefault="00FA0C0C" w:rsidP="00FA0C0C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863B2A" w:rsidRDefault="00FA0C0C" w:rsidP="00082F30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</w:t>
      </w:r>
      <w:r w:rsidR="00D7670E" w:rsidRPr="00D7670E">
        <w:rPr>
          <w:rFonts w:eastAsia="宋体"/>
          <w:lang w:eastAsia="zh-CN"/>
        </w:rPr>
        <w:t xml:space="preserve">our </w:t>
      </w:r>
      <w:r w:rsidR="00212F5B">
        <w:rPr>
          <w:rFonts w:eastAsia="宋体"/>
          <w:lang w:eastAsia="zh-CN"/>
        </w:rPr>
        <w:t>initial</w:t>
      </w:r>
      <w:r w:rsidR="00614935">
        <w:rPr>
          <w:rFonts w:eastAsia="宋体"/>
          <w:lang w:eastAsia="zh-CN"/>
        </w:rPr>
        <w:t xml:space="preserve"> </w:t>
      </w:r>
      <w:r w:rsidR="00D7670E" w:rsidRPr="00D7670E">
        <w:rPr>
          <w:rFonts w:eastAsia="宋体"/>
          <w:lang w:eastAsia="zh-CN"/>
        </w:rPr>
        <w:t xml:space="preserve">simulation results for </w:t>
      </w:r>
      <w:r w:rsidR="00212F5B">
        <w:rPr>
          <w:rFonts w:eastAsia="宋体" w:hint="eastAsia"/>
          <w:lang w:eastAsia="zh-CN"/>
        </w:rPr>
        <w:t>PRS</w:t>
      </w:r>
      <w:r w:rsidR="00212F5B">
        <w:rPr>
          <w:rFonts w:eastAsia="宋体"/>
          <w:lang w:eastAsia="zh-CN"/>
        </w:rPr>
        <w:t xml:space="preserve"> CA</w:t>
      </w:r>
      <w:r w:rsidR="00B47CA6">
        <w:rPr>
          <w:rFonts w:eastAsia="宋体"/>
          <w:lang w:eastAsia="zh-CN"/>
        </w:rPr>
        <w:t xml:space="preserve">. We suggest to take these results into account when defining the accuracy requirements for </w:t>
      </w:r>
      <w:r w:rsidR="00212F5B">
        <w:rPr>
          <w:rFonts w:eastAsia="宋体" w:hint="eastAsia"/>
          <w:lang w:eastAsia="zh-CN"/>
        </w:rPr>
        <w:t>PRS</w:t>
      </w:r>
      <w:r w:rsidR="00212F5B">
        <w:rPr>
          <w:rFonts w:eastAsia="宋体"/>
          <w:lang w:eastAsia="zh-CN"/>
        </w:rPr>
        <w:t xml:space="preserve"> CA</w:t>
      </w:r>
      <w:r w:rsidR="00B47CA6">
        <w:rPr>
          <w:rFonts w:eastAsia="宋体"/>
          <w:lang w:eastAsia="zh-CN"/>
        </w:rPr>
        <w:t>.</w:t>
      </w:r>
    </w:p>
    <w:p w:rsidR="00FA0C0C" w:rsidRDefault="00FA0C0C" w:rsidP="00FA0C0C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A1FD3" w:rsidRPr="00A55149" w:rsidRDefault="00AA1FD3" w:rsidP="00A55149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AA1FD3">
        <w:rPr>
          <w:rFonts w:eastAsia="宋体"/>
          <w:lang w:val="en-US" w:eastAsia="zh-CN"/>
        </w:rPr>
        <w:t>R4-2321461, Simulation assumptions for PRS measurement accuracy for PRS/SRS BW aggregation</w:t>
      </w:r>
      <w:r>
        <w:rPr>
          <w:rFonts w:eastAsia="宋体"/>
          <w:lang w:val="en-US" w:eastAsia="zh-CN"/>
        </w:rPr>
        <w:t xml:space="preserve">, </w:t>
      </w:r>
      <w:r w:rsidRPr="00614935">
        <w:rPr>
          <w:rFonts w:eastAsia="宋体"/>
          <w:lang w:val="en-US" w:eastAsia="zh-CN"/>
        </w:rPr>
        <w:t>Huawei, HiSilicon</w:t>
      </w:r>
    </w:p>
    <w:sectPr w:rsidR="00AA1FD3" w:rsidRPr="00A55149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8F0" w:rsidRDefault="00F038F0">
      <w:pPr>
        <w:spacing w:before="120" w:after="120"/>
      </w:pPr>
      <w:r>
        <w:separator/>
      </w:r>
    </w:p>
  </w:endnote>
  <w:endnote w:type="continuationSeparator" w:id="0">
    <w:p w:rsidR="00F038F0" w:rsidRDefault="00F038F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A01" w:rsidRDefault="00217A0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217A01" w:rsidRDefault="00217A0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A01" w:rsidRDefault="00217A0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779D9">
      <w:rPr>
        <w:rStyle w:val="af1"/>
      </w:rPr>
      <w:t>3</w:t>
    </w:r>
    <w:r>
      <w:rPr>
        <w:rStyle w:val="af1"/>
      </w:rPr>
      <w:fldChar w:fldCharType="end"/>
    </w:r>
  </w:p>
  <w:p w:rsidR="00217A01" w:rsidRDefault="00217A0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8F0" w:rsidRDefault="00F038F0">
      <w:pPr>
        <w:spacing w:before="120" w:after="120"/>
      </w:pPr>
      <w:r>
        <w:separator/>
      </w:r>
    </w:p>
  </w:footnote>
  <w:footnote w:type="continuationSeparator" w:id="0">
    <w:p w:rsidR="00F038F0" w:rsidRDefault="00F038F0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900F5"/>
    <w:multiLevelType w:val="hybridMultilevel"/>
    <w:tmpl w:val="E69207F0"/>
    <w:lvl w:ilvl="0" w:tplc="812E618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4220A"/>
    <w:multiLevelType w:val="multilevel"/>
    <w:tmpl w:val="063422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C79B6"/>
    <w:multiLevelType w:val="hybridMultilevel"/>
    <w:tmpl w:val="CC185384"/>
    <w:lvl w:ilvl="0" w:tplc="60BC97B6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9D57FB"/>
    <w:multiLevelType w:val="hybridMultilevel"/>
    <w:tmpl w:val="3C828FA6"/>
    <w:lvl w:ilvl="0" w:tplc="9542933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D1A4F"/>
    <w:multiLevelType w:val="hybridMultilevel"/>
    <w:tmpl w:val="238AEE58"/>
    <w:lvl w:ilvl="0" w:tplc="DC7E5374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C82AB4"/>
    <w:multiLevelType w:val="hybridMultilevel"/>
    <w:tmpl w:val="85D839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00533"/>
    <w:multiLevelType w:val="hybridMultilevel"/>
    <w:tmpl w:val="D4507A82"/>
    <w:lvl w:ilvl="0" w:tplc="CDB67242">
      <w:start w:val="5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B2EA4"/>
    <w:multiLevelType w:val="hybridMultilevel"/>
    <w:tmpl w:val="ABA0B03C"/>
    <w:lvl w:ilvl="0" w:tplc="1860618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D97D6A"/>
    <w:multiLevelType w:val="hybridMultilevel"/>
    <w:tmpl w:val="77EAEBFA"/>
    <w:lvl w:ilvl="0" w:tplc="D49E2BAA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D37A3D"/>
    <w:multiLevelType w:val="multilevel"/>
    <w:tmpl w:val="3AD37A3D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15582A"/>
    <w:multiLevelType w:val="hybridMultilevel"/>
    <w:tmpl w:val="0D109A48"/>
    <w:lvl w:ilvl="0" w:tplc="84483AF4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AE2A3A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D933C33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8" w15:restartNumberingAfterBreak="0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225B26"/>
    <w:multiLevelType w:val="hybridMultilevel"/>
    <w:tmpl w:val="2EF830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03AACDCE"/>
    <w:lvl w:ilvl="0" w:tplc="E70EBC76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B99554D"/>
    <w:multiLevelType w:val="hybridMultilevel"/>
    <w:tmpl w:val="60949B0A"/>
    <w:lvl w:ilvl="0" w:tplc="CF0C9F28">
      <w:start w:val="202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BA0B8D"/>
    <w:multiLevelType w:val="hybridMultilevel"/>
    <w:tmpl w:val="76EEEF98"/>
    <w:lvl w:ilvl="0" w:tplc="55C6EBF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A14A3D"/>
    <w:multiLevelType w:val="hybridMultilevel"/>
    <w:tmpl w:val="7C089E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D3112A"/>
    <w:multiLevelType w:val="hybridMultilevel"/>
    <w:tmpl w:val="5EBA9C0C"/>
    <w:lvl w:ilvl="0" w:tplc="3F4E03F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8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B14013"/>
    <w:multiLevelType w:val="hybridMultilevel"/>
    <w:tmpl w:val="9126F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宋体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3B2EEE"/>
    <w:multiLevelType w:val="hybridMultilevel"/>
    <w:tmpl w:val="1BA03E9C"/>
    <w:lvl w:ilvl="0" w:tplc="6128B48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6FBD6428"/>
    <w:multiLevelType w:val="hybridMultilevel"/>
    <w:tmpl w:val="20BC2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63661A"/>
    <w:multiLevelType w:val="hybridMultilevel"/>
    <w:tmpl w:val="F2F42C2C"/>
    <w:lvl w:ilvl="0" w:tplc="21728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3573453"/>
    <w:multiLevelType w:val="hybridMultilevel"/>
    <w:tmpl w:val="00AE7B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3" w15:restartNumberingAfterBreak="0">
    <w:nsid w:val="7E9443B4"/>
    <w:multiLevelType w:val="multilevel"/>
    <w:tmpl w:val="03005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32"/>
  </w:num>
  <w:num w:numId="3">
    <w:abstractNumId w:val="41"/>
  </w:num>
  <w:num w:numId="4">
    <w:abstractNumId w:val="7"/>
  </w:num>
  <w:num w:numId="5">
    <w:abstractNumId w:val="12"/>
  </w:num>
  <w:num w:numId="6">
    <w:abstractNumId w:val="28"/>
  </w:num>
  <w:num w:numId="7">
    <w:abstractNumId w:val="17"/>
  </w:num>
  <w:num w:numId="8">
    <w:abstractNumId w:val="42"/>
    <w:lvlOverride w:ilvl="0">
      <w:startOverride w:val="1"/>
    </w:lvlOverride>
  </w:num>
  <w:num w:numId="9">
    <w:abstractNumId w:val="26"/>
  </w:num>
  <w:num w:numId="10">
    <w:abstractNumId w:val="38"/>
  </w:num>
  <w:num w:numId="11">
    <w:abstractNumId w:val="31"/>
  </w:num>
  <w:num w:numId="12">
    <w:abstractNumId w:val="21"/>
  </w:num>
  <w:num w:numId="13">
    <w:abstractNumId w:val="8"/>
  </w:num>
  <w:num w:numId="14">
    <w:abstractNumId w:val="27"/>
  </w:num>
  <w:num w:numId="15">
    <w:abstractNumId w:val="20"/>
  </w:num>
  <w:num w:numId="16">
    <w:abstractNumId w:val="36"/>
  </w:num>
  <w:num w:numId="17">
    <w:abstractNumId w:val="40"/>
  </w:num>
  <w:num w:numId="18">
    <w:abstractNumId w:val="43"/>
  </w:num>
  <w:num w:numId="19">
    <w:abstractNumId w:val="10"/>
  </w:num>
  <w:num w:numId="20">
    <w:abstractNumId w:val="4"/>
  </w:num>
  <w:num w:numId="21">
    <w:abstractNumId w:val="6"/>
  </w:num>
  <w:num w:numId="22">
    <w:abstractNumId w:val="11"/>
  </w:num>
  <w:num w:numId="23">
    <w:abstractNumId w:val="3"/>
  </w:num>
  <w:num w:numId="24">
    <w:abstractNumId w:val="22"/>
  </w:num>
  <w:num w:numId="25">
    <w:abstractNumId w:val="23"/>
  </w:num>
  <w:num w:numId="26">
    <w:abstractNumId w:val="5"/>
  </w:num>
  <w:num w:numId="27">
    <w:abstractNumId w:val="14"/>
  </w:num>
  <w:num w:numId="28">
    <w:abstractNumId w:val="16"/>
  </w:num>
  <w:num w:numId="29">
    <w:abstractNumId w:val="34"/>
  </w:num>
  <w:num w:numId="30">
    <w:abstractNumId w:val="1"/>
  </w:num>
  <w:num w:numId="31">
    <w:abstractNumId w:val="9"/>
  </w:num>
  <w:num w:numId="32">
    <w:abstractNumId w:val="0"/>
  </w:num>
  <w:num w:numId="33">
    <w:abstractNumId w:val="13"/>
  </w:num>
  <w:num w:numId="34">
    <w:abstractNumId w:val="15"/>
  </w:num>
  <w:num w:numId="35">
    <w:abstractNumId w:val="25"/>
  </w:num>
  <w:num w:numId="36">
    <w:abstractNumId w:val="29"/>
  </w:num>
  <w:num w:numId="37">
    <w:abstractNumId w:val="18"/>
  </w:num>
  <w:num w:numId="38">
    <w:abstractNumId w:val="24"/>
  </w:num>
  <w:num w:numId="39">
    <w:abstractNumId w:val="2"/>
  </w:num>
  <w:num w:numId="40">
    <w:abstractNumId w:val="30"/>
  </w:num>
  <w:num w:numId="41">
    <w:abstractNumId w:val="39"/>
  </w:num>
  <w:num w:numId="42">
    <w:abstractNumId w:val="35"/>
  </w:num>
  <w:num w:numId="43">
    <w:abstractNumId w:val="37"/>
  </w:num>
  <w:num w:numId="44">
    <w:abstractNumId w:val="33"/>
  </w:num>
  <w:num w:numId="45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1EDB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3FFA"/>
    <w:rsid w:val="00004006"/>
    <w:rsid w:val="000042D1"/>
    <w:rsid w:val="000043AB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00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5ED"/>
    <w:rsid w:val="00010971"/>
    <w:rsid w:val="00010CD6"/>
    <w:rsid w:val="00010EE0"/>
    <w:rsid w:val="0001163F"/>
    <w:rsid w:val="00011803"/>
    <w:rsid w:val="0001181D"/>
    <w:rsid w:val="00011A03"/>
    <w:rsid w:val="00011C44"/>
    <w:rsid w:val="00011ED9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E5C"/>
    <w:rsid w:val="00014FFF"/>
    <w:rsid w:val="0001514A"/>
    <w:rsid w:val="00015ADE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999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404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0F5"/>
    <w:rsid w:val="00040107"/>
    <w:rsid w:val="00040281"/>
    <w:rsid w:val="000407D2"/>
    <w:rsid w:val="000407FE"/>
    <w:rsid w:val="00040A0C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6F36"/>
    <w:rsid w:val="000471F8"/>
    <w:rsid w:val="00047425"/>
    <w:rsid w:val="0004791F"/>
    <w:rsid w:val="0004795F"/>
    <w:rsid w:val="00047A40"/>
    <w:rsid w:val="00047E74"/>
    <w:rsid w:val="000503F0"/>
    <w:rsid w:val="00050418"/>
    <w:rsid w:val="000504F8"/>
    <w:rsid w:val="00050A97"/>
    <w:rsid w:val="000516C2"/>
    <w:rsid w:val="000516C7"/>
    <w:rsid w:val="00051B16"/>
    <w:rsid w:val="00051BAF"/>
    <w:rsid w:val="00051EEE"/>
    <w:rsid w:val="00052118"/>
    <w:rsid w:val="00052397"/>
    <w:rsid w:val="00052417"/>
    <w:rsid w:val="0005257E"/>
    <w:rsid w:val="00052731"/>
    <w:rsid w:val="00052AF4"/>
    <w:rsid w:val="00052ED4"/>
    <w:rsid w:val="00052F47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A61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14E"/>
    <w:rsid w:val="0006427B"/>
    <w:rsid w:val="000642D1"/>
    <w:rsid w:val="000643A3"/>
    <w:rsid w:val="0006440F"/>
    <w:rsid w:val="000644E7"/>
    <w:rsid w:val="0006578E"/>
    <w:rsid w:val="000659ED"/>
    <w:rsid w:val="00065C0D"/>
    <w:rsid w:val="00065D38"/>
    <w:rsid w:val="00065FD4"/>
    <w:rsid w:val="0006626A"/>
    <w:rsid w:val="0006626B"/>
    <w:rsid w:val="0006654B"/>
    <w:rsid w:val="000668FB"/>
    <w:rsid w:val="00066A6E"/>
    <w:rsid w:val="00066A6F"/>
    <w:rsid w:val="00066D8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5F"/>
    <w:rsid w:val="000716D2"/>
    <w:rsid w:val="000718DE"/>
    <w:rsid w:val="00071CD0"/>
    <w:rsid w:val="00071D41"/>
    <w:rsid w:val="0007213F"/>
    <w:rsid w:val="00072661"/>
    <w:rsid w:val="0007270E"/>
    <w:rsid w:val="0007319E"/>
    <w:rsid w:val="0007357B"/>
    <w:rsid w:val="000737DA"/>
    <w:rsid w:val="00073A6C"/>
    <w:rsid w:val="00073AC4"/>
    <w:rsid w:val="00074196"/>
    <w:rsid w:val="00074445"/>
    <w:rsid w:val="000746AA"/>
    <w:rsid w:val="00074C52"/>
    <w:rsid w:val="00074D69"/>
    <w:rsid w:val="00075250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384"/>
    <w:rsid w:val="000778C2"/>
    <w:rsid w:val="00077FE0"/>
    <w:rsid w:val="0008069C"/>
    <w:rsid w:val="00080990"/>
    <w:rsid w:val="00080EDD"/>
    <w:rsid w:val="0008118C"/>
    <w:rsid w:val="000812C8"/>
    <w:rsid w:val="000815B7"/>
    <w:rsid w:val="000818F9"/>
    <w:rsid w:val="00081A72"/>
    <w:rsid w:val="00081DD5"/>
    <w:rsid w:val="00081E1F"/>
    <w:rsid w:val="00081E96"/>
    <w:rsid w:val="000823D2"/>
    <w:rsid w:val="00082C4B"/>
    <w:rsid w:val="00082F30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4ECB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5E7"/>
    <w:rsid w:val="00092919"/>
    <w:rsid w:val="00092B20"/>
    <w:rsid w:val="00092DCA"/>
    <w:rsid w:val="00093000"/>
    <w:rsid w:val="00093273"/>
    <w:rsid w:val="000933DE"/>
    <w:rsid w:val="000935E6"/>
    <w:rsid w:val="000937D2"/>
    <w:rsid w:val="00093C9E"/>
    <w:rsid w:val="000940C0"/>
    <w:rsid w:val="00094236"/>
    <w:rsid w:val="00094FFF"/>
    <w:rsid w:val="000952C2"/>
    <w:rsid w:val="000954D9"/>
    <w:rsid w:val="000959E6"/>
    <w:rsid w:val="00095FA9"/>
    <w:rsid w:val="00096355"/>
    <w:rsid w:val="0009665C"/>
    <w:rsid w:val="000967E7"/>
    <w:rsid w:val="000969FD"/>
    <w:rsid w:val="000972E8"/>
    <w:rsid w:val="00097968"/>
    <w:rsid w:val="00097D02"/>
    <w:rsid w:val="000A0208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09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417"/>
    <w:rsid w:val="000A55EC"/>
    <w:rsid w:val="000A561C"/>
    <w:rsid w:val="000A57C8"/>
    <w:rsid w:val="000A6433"/>
    <w:rsid w:val="000A6602"/>
    <w:rsid w:val="000A7047"/>
    <w:rsid w:val="000A7074"/>
    <w:rsid w:val="000A7264"/>
    <w:rsid w:val="000A74E1"/>
    <w:rsid w:val="000A77C8"/>
    <w:rsid w:val="000A786A"/>
    <w:rsid w:val="000A79E3"/>
    <w:rsid w:val="000B0386"/>
    <w:rsid w:val="000B0794"/>
    <w:rsid w:val="000B0B23"/>
    <w:rsid w:val="000B0B99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B9E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702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D8E"/>
    <w:rsid w:val="000C3F13"/>
    <w:rsid w:val="000C46FA"/>
    <w:rsid w:val="000C48B8"/>
    <w:rsid w:val="000C4A55"/>
    <w:rsid w:val="000C4C43"/>
    <w:rsid w:val="000C4F57"/>
    <w:rsid w:val="000C50D6"/>
    <w:rsid w:val="000C5158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6B8"/>
    <w:rsid w:val="000C6CBF"/>
    <w:rsid w:val="000C7118"/>
    <w:rsid w:val="000C7201"/>
    <w:rsid w:val="000C7321"/>
    <w:rsid w:val="000C73B4"/>
    <w:rsid w:val="000C7863"/>
    <w:rsid w:val="000C7D4E"/>
    <w:rsid w:val="000C7E14"/>
    <w:rsid w:val="000D01BA"/>
    <w:rsid w:val="000D07C3"/>
    <w:rsid w:val="000D0B38"/>
    <w:rsid w:val="000D0DE2"/>
    <w:rsid w:val="000D0F9D"/>
    <w:rsid w:val="000D14F3"/>
    <w:rsid w:val="000D19C5"/>
    <w:rsid w:val="000D1A28"/>
    <w:rsid w:val="000D1BB3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1ED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507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D8C"/>
    <w:rsid w:val="000F5F81"/>
    <w:rsid w:val="000F61D5"/>
    <w:rsid w:val="000F625B"/>
    <w:rsid w:val="000F63B7"/>
    <w:rsid w:val="000F6473"/>
    <w:rsid w:val="000F6639"/>
    <w:rsid w:val="000F6AB3"/>
    <w:rsid w:val="000F6CB5"/>
    <w:rsid w:val="000F6DF1"/>
    <w:rsid w:val="000F6E0B"/>
    <w:rsid w:val="000F71B2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A6"/>
    <w:rsid w:val="00106EFE"/>
    <w:rsid w:val="0010719C"/>
    <w:rsid w:val="00110288"/>
    <w:rsid w:val="00110380"/>
    <w:rsid w:val="00110462"/>
    <w:rsid w:val="00110583"/>
    <w:rsid w:val="0011072F"/>
    <w:rsid w:val="00110B6F"/>
    <w:rsid w:val="00110BD7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D3"/>
    <w:rsid w:val="001135F5"/>
    <w:rsid w:val="00113700"/>
    <w:rsid w:val="00113C9C"/>
    <w:rsid w:val="001143A4"/>
    <w:rsid w:val="00114624"/>
    <w:rsid w:val="001146B0"/>
    <w:rsid w:val="00114872"/>
    <w:rsid w:val="00114A62"/>
    <w:rsid w:val="00114A8F"/>
    <w:rsid w:val="00114B6B"/>
    <w:rsid w:val="00114C7C"/>
    <w:rsid w:val="00114F4F"/>
    <w:rsid w:val="00115112"/>
    <w:rsid w:val="001152CC"/>
    <w:rsid w:val="00115363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A06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0AE"/>
    <w:rsid w:val="001231EC"/>
    <w:rsid w:val="001239DE"/>
    <w:rsid w:val="00123E63"/>
    <w:rsid w:val="001240B2"/>
    <w:rsid w:val="00124252"/>
    <w:rsid w:val="001243E2"/>
    <w:rsid w:val="00124802"/>
    <w:rsid w:val="00124944"/>
    <w:rsid w:val="00124C7E"/>
    <w:rsid w:val="00125C52"/>
    <w:rsid w:val="00125E63"/>
    <w:rsid w:val="0012637C"/>
    <w:rsid w:val="001266F1"/>
    <w:rsid w:val="001268B9"/>
    <w:rsid w:val="0012690F"/>
    <w:rsid w:val="00126A0C"/>
    <w:rsid w:val="00126DA5"/>
    <w:rsid w:val="00126DEA"/>
    <w:rsid w:val="0012718E"/>
    <w:rsid w:val="001271F9"/>
    <w:rsid w:val="00127407"/>
    <w:rsid w:val="0012741B"/>
    <w:rsid w:val="0012758A"/>
    <w:rsid w:val="0012772E"/>
    <w:rsid w:val="00127B18"/>
    <w:rsid w:val="00127B5A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2D40"/>
    <w:rsid w:val="00133103"/>
    <w:rsid w:val="0013328B"/>
    <w:rsid w:val="001337E7"/>
    <w:rsid w:val="001338E6"/>
    <w:rsid w:val="00133AC4"/>
    <w:rsid w:val="00133B0B"/>
    <w:rsid w:val="00134017"/>
    <w:rsid w:val="001340B1"/>
    <w:rsid w:val="0013441D"/>
    <w:rsid w:val="00134714"/>
    <w:rsid w:val="001348FD"/>
    <w:rsid w:val="001352BB"/>
    <w:rsid w:val="001352DA"/>
    <w:rsid w:val="00135819"/>
    <w:rsid w:val="00135E13"/>
    <w:rsid w:val="001369BE"/>
    <w:rsid w:val="00136A39"/>
    <w:rsid w:val="00136B55"/>
    <w:rsid w:val="00136BDF"/>
    <w:rsid w:val="001372B1"/>
    <w:rsid w:val="00137423"/>
    <w:rsid w:val="001374D9"/>
    <w:rsid w:val="0013763B"/>
    <w:rsid w:val="00137C36"/>
    <w:rsid w:val="00137D81"/>
    <w:rsid w:val="00140BDA"/>
    <w:rsid w:val="001415CD"/>
    <w:rsid w:val="00141652"/>
    <w:rsid w:val="001417C8"/>
    <w:rsid w:val="00141BC1"/>
    <w:rsid w:val="00141DD2"/>
    <w:rsid w:val="00141EFA"/>
    <w:rsid w:val="00142166"/>
    <w:rsid w:val="001421C5"/>
    <w:rsid w:val="0014235D"/>
    <w:rsid w:val="001423A1"/>
    <w:rsid w:val="0014244B"/>
    <w:rsid w:val="00142522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1DDC"/>
    <w:rsid w:val="00152169"/>
    <w:rsid w:val="0015239C"/>
    <w:rsid w:val="00152463"/>
    <w:rsid w:val="001528E5"/>
    <w:rsid w:val="001530DF"/>
    <w:rsid w:val="00153822"/>
    <w:rsid w:val="0015383D"/>
    <w:rsid w:val="00153E72"/>
    <w:rsid w:val="00154025"/>
    <w:rsid w:val="0015451E"/>
    <w:rsid w:val="0015458B"/>
    <w:rsid w:val="00154848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BF6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2DE"/>
    <w:rsid w:val="001644F3"/>
    <w:rsid w:val="001648B5"/>
    <w:rsid w:val="00164E99"/>
    <w:rsid w:val="001650B8"/>
    <w:rsid w:val="0016554F"/>
    <w:rsid w:val="001661AA"/>
    <w:rsid w:val="00166544"/>
    <w:rsid w:val="00166CB7"/>
    <w:rsid w:val="00166D3D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C42"/>
    <w:rsid w:val="00171E83"/>
    <w:rsid w:val="0017260C"/>
    <w:rsid w:val="00172E29"/>
    <w:rsid w:val="00173182"/>
    <w:rsid w:val="00173664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6A0F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D20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7CF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7B1"/>
    <w:rsid w:val="00191A2F"/>
    <w:rsid w:val="00191B04"/>
    <w:rsid w:val="00191D33"/>
    <w:rsid w:val="00191DF2"/>
    <w:rsid w:val="00192293"/>
    <w:rsid w:val="001925A9"/>
    <w:rsid w:val="00193142"/>
    <w:rsid w:val="00193747"/>
    <w:rsid w:val="001937DA"/>
    <w:rsid w:val="00193A4B"/>
    <w:rsid w:val="00193CCD"/>
    <w:rsid w:val="00193DB7"/>
    <w:rsid w:val="00193DEA"/>
    <w:rsid w:val="001943F4"/>
    <w:rsid w:val="00194E03"/>
    <w:rsid w:val="00194F63"/>
    <w:rsid w:val="00195A89"/>
    <w:rsid w:val="00195E54"/>
    <w:rsid w:val="0019646C"/>
    <w:rsid w:val="001966D2"/>
    <w:rsid w:val="00196E1E"/>
    <w:rsid w:val="00196EB3"/>
    <w:rsid w:val="001973B2"/>
    <w:rsid w:val="0019785D"/>
    <w:rsid w:val="00197B72"/>
    <w:rsid w:val="00197C03"/>
    <w:rsid w:val="001A040A"/>
    <w:rsid w:val="001A0956"/>
    <w:rsid w:val="001A0A24"/>
    <w:rsid w:val="001A0F2F"/>
    <w:rsid w:val="001A1296"/>
    <w:rsid w:val="001A12AC"/>
    <w:rsid w:val="001A14A3"/>
    <w:rsid w:val="001A1B9D"/>
    <w:rsid w:val="001A1C23"/>
    <w:rsid w:val="001A1D6F"/>
    <w:rsid w:val="001A1F68"/>
    <w:rsid w:val="001A24F6"/>
    <w:rsid w:val="001A2B46"/>
    <w:rsid w:val="001A3193"/>
    <w:rsid w:val="001A32F8"/>
    <w:rsid w:val="001A3A5D"/>
    <w:rsid w:val="001A3D98"/>
    <w:rsid w:val="001A4702"/>
    <w:rsid w:val="001A49E3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216"/>
    <w:rsid w:val="001B0354"/>
    <w:rsid w:val="001B0BA7"/>
    <w:rsid w:val="001B0D79"/>
    <w:rsid w:val="001B0F6F"/>
    <w:rsid w:val="001B11B7"/>
    <w:rsid w:val="001B12B5"/>
    <w:rsid w:val="001B180F"/>
    <w:rsid w:val="001B1936"/>
    <w:rsid w:val="001B1CEA"/>
    <w:rsid w:val="001B1E03"/>
    <w:rsid w:val="001B20D1"/>
    <w:rsid w:val="001B2495"/>
    <w:rsid w:val="001B25D5"/>
    <w:rsid w:val="001B2A4F"/>
    <w:rsid w:val="001B3291"/>
    <w:rsid w:val="001B392F"/>
    <w:rsid w:val="001B424D"/>
    <w:rsid w:val="001B4429"/>
    <w:rsid w:val="001B44A4"/>
    <w:rsid w:val="001B4901"/>
    <w:rsid w:val="001B4DD5"/>
    <w:rsid w:val="001B51FE"/>
    <w:rsid w:val="001B5847"/>
    <w:rsid w:val="001B5DEB"/>
    <w:rsid w:val="001B61DE"/>
    <w:rsid w:val="001B65A1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1912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7DC"/>
    <w:rsid w:val="001C4833"/>
    <w:rsid w:val="001C4909"/>
    <w:rsid w:val="001C4AAD"/>
    <w:rsid w:val="001C4F0C"/>
    <w:rsid w:val="001C504E"/>
    <w:rsid w:val="001C5373"/>
    <w:rsid w:val="001C54F3"/>
    <w:rsid w:val="001C5848"/>
    <w:rsid w:val="001C5DB8"/>
    <w:rsid w:val="001C6381"/>
    <w:rsid w:val="001C6B82"/>
    <w:rsid w:val="001C7D88"/>
    <w:rsid w:val="001D04B9"/>
    <w:rsid w:val="001D083D"/>
    <w:rsid w:val="001D0B90"/>
    <w:rsid w:val="001D0E1C"/>
    <w:rsid w:val="001D0E79"/>
    <w:rsid w:val="001D10E1"/>
    <w:rsid w:val="001D1447"/>
    <w:rsid w:val="001D1841"/>
    <w:rsid w:val="001D1A47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BC5"/>
    <w:rsid w:val="001D5D39"/>
    <w:rsid w:val="001D5DAA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DA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1FEE"/>
    <w:rsid w:val="001E2187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BD7"/>
    <w:rsid w:val="001E5C6E"/>
    <w:rsid w:val="001E5D7A"/>
    <w:rsid w:val="001E601F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2"/>
    <w:rsid w:val="001F0A67"/>
    <w:rsid w:val="001F0EDF"/>
    <w:rsid w:val="001F129F"/>
    <w:rsid w:val="001F1493"/>
    <w:rsid w:val="001F161C"/>
    <w:rsid w:val="001F19D7"/>
    <w:rsid w:val="001F1AFB"/>
    <w:rsid w:val="001F1E8A"/>
    <w:rsid w:val="001F1F13"/>
    <w:rsid w:val="001F229B"/>
    <w:rsid w:val="001F2614"/>
    <w:rsid w:val="001F2BBC"/>
    <w:rsid w:val="001F2C22"/>
    <w:rsid w:val="001F2F28"/>
    <w:rsid w:val="001F3907"/>
    <w:rsid w:val="001F3B58"/>
    <w:rsid w:val="001F3C19"/>
    <w:rsid w:val="001F42E2"/>
    <w:rsid w:val="001F43DF"/>
    <w:rsid w:val="001F4546"/>
    <w:rsid w:val="001F4694"/>
    <w:rsid w:val="001F46DE"/>
    <w:rsid w:val="001F47AC"/>
    <w:rsid w:val="001F5038"/>
    <w:rsid w:val="001F53DE"/>
    <w:rsid w:val="001F58A8"/>
    <w:rsid w:val="001F59C4"/>
    <w:rsid w:val="001F5A57"/>
    <w:rsid w:val="001F5AB9"/>
    <w:rsid w:val="001F5C35"/>
    <w:rsid w:val="001F5F38"/>
    <w:rsid w:val="001F6214"/>
    <w:rsid w:val="001F6341"/>
    <w:rsid w:val="001F6704"/>
    <w:rsid w:val="001F689B"/>
    <w:rsid w:val="001F7049"/>
    <w:rsid w:val="001F71DC"/>
    <w:rsid w:val="001F7246"/>
    <w:rsid w:val="001F76C6"/>
    <w:rsid w:val="001F786D"/>
    <w:rsid w:val="001F7D63"/>
    <w:rsid w:val="001F7EB9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B32"/>
    <w:rsid w:val="00202F2F"/>
    <w:rsid w:val="00202F91"/>
    <w:rsid w:val="002033AC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83F"/>
    <w:rsid w:val="00205938"/>
    <w:rsid w:val="002060D0"/>
    <w:rsid w:val="002064D1"/>
    <w:rsid w:val="0020690F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93C"/>
    <w:rsid w:val="00207AEE"/>
    <w:rsid w:val="00207B52"/>
    <w:rsid w:val="00210524"/>
    <w:rsid w:val="00210771"/>
    <w:rsid w:val="0021082E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2F5B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1F3"/>
    <w:rsid w:val="00215E87"/>
    <w:rsid w:val="002162E8"/>
    <w:rsid w:val="002166AC"/>
    <w:rsid w:val="00216787"/>
    <w:rsid w:val="00216CC4"/>
    <w:rsid w:val="00216E44"/>
    <w:rsid w:val="00216EDD"/>
    <w:rsid w:val="00217290"/>
    <w:rsid w:val="00217556"/>
    <w:rsid w:val="002175F8"/>
    <w:rsid w:val="00217734"/>
    <w:rsid w:val="002179B0"/>
    <w:rsid w:val="002179DA"/>
    <w:rsid w:val="002179DE"/>
    <w:rsid w:val="00217A01"/>
    <w:rsid w:val="00217A9F"/>
    <w:rsid w:val="00217C44"/>
    <w:rsid w:val="0022030C"/>
    <w:rsid w:val="0022093C"/>
    <w:rsid w:val="0022100E"/>
    <w:rsid w:val="00221074"/>
    <w:rsid w:val="002216E6"/>
    <w:rsid w:val="00222015"/>
    <w:rsid w:val="0022208E"/>
    <w:rsid w:val="00222578"/>
    <w:rsid w:val="00222C40"/>
    <w:rsid w:val="00222D1D"/>
    <w:rsid w:val="002230A2"/>
    <w:rsid w:val="00223392"/>
    <w:rsid w:val="00223A26"/>
    <w:rsid w:val="00223D1D"/>
    <w:rsid w:val="00223D2D"/>
    <w:rsid w:val="002244E0"/>
    <w:rsid w:val="002247C0"/>
    <w:rsid w:val="00224884"/>
    <w:rsid w:val="002248A9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83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89"/>
    <w:rsid w:val="002349F0"/>
    <w:rsid w:val="00234C5F"/>
    <w:rsid w:val="00234F07"/>
    <w:rsid w:val="002350F6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192C"/>
    <w:rsid w:val="00242173"/>
    <w:rsid w:val="002426D7"/>
    <w:rsid w:val="00242795"/>
    <w:rsid w:val="00242A6E"/>
    <w:rsid w:val="0024339A"/>
    <w:rsid w:val="00243540"/>
    <w:rsid w:val="00243641"/>
    <w:rsid w:val="002437DD"/>
    <w:rsid w:val="00243997"/>
    <w:rsid w:val="00243C95"/>
    <w:rsid w:val="00244113"/>
    <w:rsid w:val="0024448F"/>
    <w:rsid w:val="0024452C"/>
    <w:rsid w:val="00245579"/>
    <w:rsid w:val="00245A2C"/>
    <w:rsid w:val="00245C36"/>
    <w:rsid w:val="00245D0A"/>
    <w:rsid w:val="00245F43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47F9E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D81"/>
    <w:rsid w:val="00253E9D"/>
    <w:rsid w:val="00253F31"/>
    <w:rsid w:val="00253FBA"/>
    <w:rsid w:val="002541E7"/>
    <w:rsid w:val="002543B8"/>
    <w:rsid w:val="002545BD"/>
    <w:rsid w:val="002546B2"/>
    <w:rsid w:val="00254DEE"/>
    <w:rsid w:val="00254E40"/>
    <w:rsid w:val="002553E6"/>
    <w:rsid w:val="00255419"/>
    <w:rsid w:val="002557E9"/>
    <w:rsid w:val="00255817"/>
    <w:rsid w:val="002559A4"/>
    <w:rsid w:val="00255C09"/>
    <w:rsid w:val="00255CDA"/>
    <w:rsid w:val="00255EAD"/>
    <w:rsid w:val="00255FD7"/>
    <w:rsid w:val="002560F6"/>
    <w:rsid w:val="002561A1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09B3"/>
    <w:rsid w:val="00260A3B"/>
    <w:rsid w:val="0026115B"/>
    <w:rsid w:val="00261335"/>
    <w:rsid w:val="00261579"/>
    <w:rsid w:val="00261731"/>
    <w:rsid w:val="00261890"/>
    <w:rsid w:val="002619F2"/>
    <w:rsid w:val="00261E1D"/>
    <w:rsid w:val="00262601"/>
    <w:rsid w:val="00262697"/>
    <w:rsid w:val="00262CE8"/>
    <w:rsid w:val="00262D9A"/>
    <w:rsid w:val="00262FAD"/>
    <w:rsid w:val="00263019"/>
    <w:rsid w:val="002635B5"/>
    <w:rsid w:val="00263DAA"/>
    <w:rsid w:val="00263E9A"/>
    <w:rsid w:val="0026445C"/>
    <w:rsid w:val="002647D1"/>
    <w:rsid w:val="00264838"/>
    <w:rsid w:val="00265127"/>
    <w:rsid w:val="00265487"/>
    <w:rsid w:val="0026564B"/>
    <w:rsid w:val="002657C5"/>
    <w:rsid w:val="00265819"/>
    <w:rsid w:val="002658E7"/>
    <w:rsid w:val="00265A59"/>
    <w:rsid w:val="00265AD2"/>
    <w:rsid w:val="002662E2"/>
    <w:rsid w:val="00266622"/>
    <w:rsid w:val="0026680F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78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9D3"/>
    <w:rsid w:val="00273C0B"/>
    <w:rsid w:val="00273C3C"/>
    <w:rsid w:val="00273D2A"/>
    <w:rsid w:val="00273E52"/>
    <w:rsid w:val="00273E91"/>
    <w:rsid w:val="00274205"/>
    <w:rsid w:val="0027453E"/>
    <w:rsid w:val="00274889"/>
    <w:rsid w:val="002749D2"/>
    <w:rsid w:val="00274B5E"/>
    <w:rsid w:val="00274CFA"/>
    <w:rsid w:val="00274D50"/>
    <w:rsid w:val="00274FFA"/>
    <w:rsid w:val="00275A54"/>
    <w:rsid w:val="00275B60"/>
    <w:rsid w:val="00275E99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90D"/>
    <w:rsid w:val="00285DF4"/>
    <w:rsid w:val="0028636D"/>
    <w:rsid w:val="002865FA"/>
    <w:rsid w:val="002868F8"/>
    <w:rsid w:val="00286911"/>
    <w:rsid w:val="002869C0"/>
    <w:rsid w:val="00286B1C"/>
    <w:rsid w:val="00286B25"/>
    <w:rsid w:val="00286CF0"/>
    <w:rsid w:val="00286DCD"/>
    <w:rsid w:val="0028740E"/>
    <w:rsid w:val="002874D0"/>
    <w:rsid w:val="00287695"/>
    <w:rsid w:val="002876AF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0CD"/>
    <w:rsid w:val="002962A6"/>
    <w:rsid w:val="00296491"/>
    <w:rsid w:val="00296B7E"/>
    <w:rsid w:val="00296FCC"/>
    <w:rsid w:val="00297265"/>
    <w:rsid w:val="002976AF"/>
    <w:rsid w:val="00297836"/>
    <w:rsid w:val="00297B7D"/>
    <w:rsid w:val="002A02A9"/>
    <w:rsid w:val="002A0435"/>
    <w:rsid w:val="002A083B"/>
    <w:rsid w:val="002A1083"/>
    <w:rsid w:val="002A1218"/>
    <w:rsid w:val="002A1923"/>
    <w:rsid w:val="002A1A1D"/>
    <w:rsid w:val="002A1AD8"/>
    <w:rsid w:val="002A1EE9"/>
    <w:rsid w:val="002A222F"/>
    <w:rsid w:val="002A2484"/>
    <w:rsid w:val="002A26ED"/>
    <w:rsid w:val="002A27B4"/>
    <w:rsid w:val="002A28B0"/>
    <w:rsid w:val="002A30D9"/>
    <w:rsid w:val="002A3BFD"/>
    <w:rsid w:val="002A3F12"/>
    <w:rsid w:val="002A3FC8"/>
    <w:rsid w:val="002A3FED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6B2F"/>
    <w:rsid w:val="002A7440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821"/>
    <w:rsid w:val="002B1AC9"/>
    <w:rsid w:val="002B1E9E"/>
    <w:rsid w:val="002B26FD"/>
    <w:rsid w:val="002B29B8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0FC"/>
    <w:rsid w:val="002B6395"/>
    <w:rsid w:val="002B6CD8"/>
    <w:rsid w:val="002B72D7"/>
    <w:rsid w:val="002B738D"/>
    <w:rsid w:val="002B75CC"/>
    <w:rsid w:val="002B7610"/>
    <w:rsid w:val="002B796B"/>
    <w:rsid w:val="002B7C3A"/>
    <w:rsid w:val="002B7CBD"/>
    <w:rsid w:val="002B7DC1"/>
    <w:rsid w:val="002C00A2"/>
    <w:rsid w:val="002C034B"/>
    <w:rsid w:val="002C0844"/>
    <w:rsid w:val="002C0866"/>
    <w:rsid w:val="002C08D0"/>
    <w:rsid w:val="002C0A33"/>
    <w:rsid w:val="002C1049"/>
    <w:rsid w:val="002C11B8"/>
    <w:rsid w:val="002C18D8"/>
    <w:rsid w:val="002C2478"/>
    <w:rsid w:val="002C26B3"/>
    <w:rsid w:val="002C27CE"/>
    <w:rsid w:val="002C29A3"/>
    <w:rsid w:val="002C2C1D"/>
    <w:rsid w:val="002C33E9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592"/>
    <w:rsid w:val="002C676C"/>
    <w:rsid w:val="002C6A56"/>
    <w:rsid w:val="002C71C1"/>
    <w:rsid w:val="002C720E"/>
    <w:rsid w:val="002C73B3"/>
    <w:rsid w:val="002C73EB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2FA"/>
    <w:rsid w:val="002E0337"/>
    <w:rsid w:val="002E0BE1"/>
    <w:rsid w:val="002E128E"/>
    <w:rsid w:val="002E173F"/>
    <w:rsid w:val="002E17B9"/>
    <w:rsid w:val="002E1A60"/>
    <w:rsid w:val="002E1AF4"/>
    <w:rsid w:val="002E1BA8"/>
    <w:rsid w:val="002E24A9"/>
    <w:rsid w:val="002E24D5"/>
    <w:rsid w:val="002E272E"/>
    <w:rsid w:val="002E2AA6"/>
    <w:rsid w:val="002E2BE9"/>
    <w:rsid w:val="002E2D30"/>
    <w:rsid w:val="002E2D6C"/>
    <w:rsid w:val="002E2E39"/>
    <w:rsid w:val="002E30B8"/>
    <w:rsid w:val="002E3149"/>
    <w:rsid w:val="002E3155"/>
    <w:rsid w:val="002E3260"/>
    <w:rsid w:val="002E32BF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C5E"/>
    <w:rsid w:val="002F0FD9"/>
    <w:rsid w:val="002F1791"/>
    <w:rsid w:val="002F1A70"/>
    <w:rsid w:val="002F1CD5"/>
    <w:rsid w:val="002F2050"/>
    <w:rsid w:val="002F21C6"/>
    <w:rsid w:val="002F24CC"/>
    <w:rsid w:val="002F279B"/>
    <w:rsid w:val="002F3110"/>
    <w:rsid w:val="002F336E"/>
    <w:rsid w:val="002F39D1"/>
    <w:rsid w:val="002F3DC5"/>
    <w:rsid w:val="002F42DC"/>
    <w:rsid w:val="002F4302"/>
    <w:rsid w:val="002F48A3"/>
    <w:rsid w:val="002F48FD"/>
    <w:rsid w:val="002F4A63"/>
    <w:rsid w:val="002F4C00"/>
    <w:rsid w:val="002F536B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6E8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DB7"/>
    <w:rsid w:val="00302E94"/>
    <w:rsid w:val="00303015"/>
    <w:rsid w:val="003036AD"/>
    <w:rsid w:val="0030389E"/>
    <w:rsid w:val="003038CB"/>
    <w:rsid w:val="00303943"/>
    <w:rsid w:val="00303973"/>
    <w:rsid w:val="0030399D"/>
    <w:rsid w:val="00304479"/>
    <w:rsid w:val="0030483F"/>
    <w:rsid w:val="00304ABF"/>
    <w:rsid w:val="00304EC9"/>
    <w:rsid w:val="00305234"/>
    <w:rsid w:val="003052C0"/>
    <w:rsid w:val="003055AB"/>
    <w:rsid w:val="003059CE"/>
    <w:rsid w:val="00305BDD"/>
    <w:rsid w:val="00305D86"/>
    <w:rsid w:val="003060A7"/>
    <w:rsid w:val="003061C6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07FF0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5DD6"/>
    <w:rsid w:val="003164AA"/>
    <w:rsid w:val="00316903"/>
    <w:rsid w:val="00316968"/>
    <w:rsid w:val="00316AB2"/>
    <w:rsid w:val="00317600"/>
    <w:rsid w:val="003176C7"/>
    <w:rsid w:val="00317B71"/>
    <w:rsid w:val="00317E1E"/>
    <w:rsid w:val="00317E88"/>
    <w:rsid w:val="00320061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0BA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08D"/>
    <w:rsid w:val="00331288"/>
    <w:rsid w:val="003313C4"/>
    <w:rsid w:val="003313CF"/>
    <w:rsid w:val="00331513"/>
    <w:rsid w:val="00331566"/>
    <w:rsid w:val="00332033"/>
    <w:rsid w:val="0033237A"/>
    <w:rsid w:val="003324CA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4FC1"/>
    <w:rsid w:val="00335205"/>
    <w:rsid w:val="003353D2"/>
    <w:rsid w:val="00335781"/>
    <w:rsid w:val="003359A3"/>
    <w:rsid w:val="00335A5E"/>
    <w:rsid w:val="00335EA4"/>
    <w:rsid w:val="0033626B"/>
    <w:rsid w:val="003362D8"/>
    <w:rsid w:val="003365BB"/>
    <w:rsid w:val="003369BA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12A"/>
    <w:rsid w:val="0034541B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C87"/>
    <w:rsid w:val="00347D06"/>
    <w:rsid w:val="00347EC1"/>
    <w:rsid w:val="003502DD"/>
    <w:rsid w:val="00350655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6DA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6B4"/>
    <w:rsid w:val="00355B62"/>
    <w:rsid w:val="00355D26"/>
    <w:rsid w:val="00355FAC"/>
    <w:rsid w:val="003561C5"/>
    <w:rsid w:val="00356248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35D"/>
    <w:rsid w:val="00363482"/>
    <w:rsid w:val="0036351D"/>
    <w:rsid w:val="003636BA"/>
    <w:rsid w:val="0036379F"/>
    <w:rsid w:val="003638ED"/>
    <w:rsid w:val="003640F3"/>
    <w:rsid w:val="00364132"/>
    <w:rsid w:val="00364457"/>
    <w:rsid w:val="00364A78"/>
    <w:rsid w:val="00364A80"/>
    <w:rsid w:val="00364D0A"/>
    <w:rsid w:val="00364D3E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D9B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3B0"/>
    <w:rsid w:val="003725DD"/>
    <w:rsid w:val="00372755"/>
    <w:rsid w:val="00372793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1C24"/>
    <w:rsid w:val="00382216"/>
    <w:rsid w:val="0038237B"/>
    <w:rsid w:val="00382913"/>
    <w:rsid w:val="0038297C"/>
    <w:rsid w:val="00382986"/>
    <w:rsid w:val="00382DDE"/>
    <w:rsid w:val="00382FAD"/>
    <w:rsid w:val="003830B1"/>
    <w:rsid w:val="00383272"/>
    <w:rsid w:val="00383432"/>
    <w:rsid w:val="00383571"/>
    <w:rsid w:val="0038376F"/>
    <w:rsid w:val="003838C4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5C6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6D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78F"/>
    <w:rsid w:val="00393803"/>
    <w:rsid w:val="00393C98"/>
    <w:rsid w:val="00393E66"/>
    <w:rsid w:val="00393EE9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C62"/>
    <w:rsid w:val="003A0C7F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A1E"/>
    <w:rsid w:val="003A2BB6"/>
    <w:rsid w:val="003A2C40"/>
    <w:rsid w:val="003A3229"/>
    <w:rsid w:val="003A3442"/>
    <w:rsid w:val="003A3520"/>
    <w:rsid w:val="003A372C"/>
    <w:rsid w:val="003A3A0E"/>
    <w:rsid w:val="003A3B3F"/>
    <w:rsid w:val="003A3CB6"/>
    <w:rsid w:val="003A3D31"/>
    <w:rsid w:val="003A3F80"/>
    <w:rsid w:val="003A4773"/>
    <w:rsid w:val="003A47AA"/>
    <w:rsid w:val="003A57AF"/>
    <w:rsid w:val="003A5AA8"/>
    <w:rsid w:val="003A5B99"/>
    <w:rsid w:val="003A5CFB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8A7"/>
    <w:rsid w:val="003B1D03"/>
    <w:rsid w:val="003B1F08"/>
    <w:rsid w:val="003B2506"/>
    <w:rsid w:val="003B2540"/>
    <w:rsid w:val="003B2729"/>
    <w:rsid w:val="003B2A9F"/>
    <w:rsid w:val="003B2D18"/>
    <w:rsid w:val="003B2F9A"/>
    <w:rsid w:val="003B37A7"/>
    <w:rsid w:val="003B3801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2AF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0FC1"/>
    <w:rsid w:val="003C150D"/>
    <w:rsid w:val="003C17C5"/>
    <w:rsid w:val="003C17E7"/>
    <w:rsid w:val="003C1867"/>
    <w:rsid w:val="003C1A0B"/>
    <w:rsid w:val="003C1B41"/>
    <w:rsid w:val="003C1D96"/>
    <w:rsid w:val="003C21AE"/>
    <w:rsid w:val="003C224D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8A4"/>
    <w:rsid w:val="003C4B65"/>
    <w:rsid w:val="003C4B87"/>
    <w:rsid w:val="003C5982"/>
    <w:rsid w:val="003C60E2"/>
    <w:rsid w:val="003C62C8"/>
    <w:rsid w:val="003C6410"/>
    <w:rsid w:val="003C679C"/>
    <w:rsid w:val="003C6A0E"/>
    <w:rsid w:val="003C6E75"/>
    <w:rsid w:val="003C7753"/>
    <w:rsid w:val="003C7927"/>
    <w:rsid w:val="003C7B81"/>
    <w:rsid w:val="003D07BE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DDF"/>
    <w:rsid w:val="003D2E4D"/>
    <w:rsid w:val="003D3214"/>
    <w:rsid w:val="003D3513"/>
    <w:rsid w:val="003D3F5E"/>
    <w:rsid w:val="003D414B"/>
    <w:rsid w:val="003D41F2"/>
    <w:rsid w:val="003D4566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2F1"/>
    <w:rsid w:val="003D75EC"/>
    <w:rsid w:val="003D76D1"/>
    <w:rsid w:val="003D77C5"/>
    <w:rsid w:val="003D7986"/>
    <w:rsid w:val="003D79F0"/>
    <w:rsid w:val="003D7D8B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013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623"/>
    <w:rsid w:val="003F3764"/>
    <w:rsid w:val="003F3BE1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2BA0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3A5"/>
    <w:rsid w:val="00405857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1E21"/>
    <w:rsid w:val="0041243D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A5"/>
    <w:rsid w:val="004156B1"/>
    <w:rsid w:val="004158B0"/>
    <w:rsid w:val="00415B2E"/>
    <w:rsid w:val="00415EE8"/>
    <w:rsid w:val="004160D7"/>
    <w:rsid w:val="00416208"/>
    <w:rsid w:val="00416802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039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4931"/>
    <w:rsid w:val="004255E7"/>
    <w:rsid w:val="00425760"/>
    <w:rsid w:val="00425A23"/>
    <w:rsid w:val="0042610D"/>
    <w:rsid w:val="0042640A"/>
    <w:rsid w:val="0042660B"/>
    <w:rsid w:val="00426B94"/>
    <w:rsid w:val="00426EF4"/>
    <w:rsid w:val="00426F00"/>
    <w:rsid w:val="0042715E"/>
    <w:rsid w:val="00427482"/>
    <w:rsid w:val="00427731"/>
    <w:rsid w:val="00427B0A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0C97"/>
    <w:rsid w:val="004311B5"/>
    <w:rsid w:val="0043146B"/>
    <w:rsid w:val="00431DD6"/>
    <w:rsid w:val="004320AB"/>
    <w:rsid w:val="004325E2"/>
    <w:rsid w:val="0043260B"/>
    <w:rsid w:val="0043285A"/>
    <w:rsid w:val="0043297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347"/>
    <w:rsid w:val="00434497"/>
    <w:rsid w:val="00434516"/>
    <w:rsid w:val="00434929"/>
    <w:rsid w:val="00434A18"/>
    <w:rsid w:val="00435452"/>
    <w:rsid w:val="00435601"/>
    <w:rsid w:val="00435614"/>
    <w:rsid w:val="0043562B"/>
    <w:rsid w:val="00435632"/>
    <w:rsid w:val="00435CD3"/>
    <w:rsid w:val="00435F15"/>
    <w:rsid w:val="00436263"/>
    <w:rsid w:val="00436571"/>
    <w:rsid w:val="00436D00"/>
    <w:rsid w:val="00437109"/>
    <w:rsid w:val="00437606"/>
    <w:rsid w:val="00440052"/>
    <w:rsid w:val="004400E6"/>
    <w:rsid w:val="004401A4"/>
    <w:rsid w:val="004403EB"/>
    <w:rsid w:val="00440757"/>
    <w:rsid w:val="0044086E"/>
    <w:rsid w:val="00440912"/>
    <w:rsid w:val="00440B16"/>
    <w:rsid w:val="00440C6D"/>
    <w:rsid w:val="00440F34"/>
    <w:rsid w:val="00441239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0DD"/>
    <w:rsid w:val="0044397D"/>
    <w:rsid w:val="00443AD7"/>
    <w:rsid w:val="00443E25"/>
    <w:rsid w:val="00443F07"/>
    <w:rsid w:val="00443F45"/>
    <w:rsid w:val="00443FB8"/>
    <w:rsid w:val="00443FD4"/>
    <w:rsid w:val="0044402F"/>
    <w:rsid w:val="004445A4"/>
    <w:rsid w:val="00444864"/>
    <w:rsid w:val="00444A4E"/>
    <w:rsid w:val="004450D0"/>
    <w:rsid w:val="004454C1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524"/>
    <w:rsid w:val="00453CBA"/>
    <w:rsid w:val="00453D4E"/>
    <w:rsid w:val="0045430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80D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1B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8F3"/>
    <w:rsid w:val="00467C37"/>
    <w:rsid w:val="00467E03"/>
    <w:rsid w:val="00467FB5"/>
    <w:rsid w:val="00470478"/>
    <w:rsid w:val="00470D35"/>
    <w:rsid w:val="00470D50"/>
    <w:rsid w:val="00470E52"/>
    <w:rsid w:val="00470F43"/>
    <w:rsid w:val="0047124B"/>
    <w:rsid w:val="004714EB"/>
    <w:rsid w:val="004715D0"/>
    <w:rsid w:val="004717C4"/>
    <w:rsid w:val="004718D7"/>
    <w:rsid w:val="00471B2D"/>
    <w:rsid w:val="004722D3"/>
    <w:rsid w:val="004729B1"/>
    <w:rsid w:val="00472AD1"/>
    <w:rsid w:val="004738A1"/>
    <w:rsid w:val="004738A4"/>
    <w:rsid w:val="00473B3D"/>
    <w:rsid w:val="00473CEC"/>
    <w:rsid w:val="0047402B"/>
    <w:rsid w:val="004740A8"/>
    <w:rsid w:val="004742D0"/>
    <w:rsid w:val="004742E0"/>
    <w:rsid w:val="0047450A"/>
    <w:rsid w:val="00474729"/>
    <w:rsid w:val="00474788"/>
    <w:rsid w:val="004748F5"/>
    <w:rsid w:val="0047490D"/>
    <w:rsid w:val="00474AA6"/>
    <w:rsid w:val="00474D7D"/>
    <w:rsid w:val="00474E00"/>
    <w:rsid w:val="00474EDA"/>
    <w:rsid w:val="00475760"/>
    <w:rsid w:val="00475E47"/>
    <w:rsid w:val="00475F67"/>
    <w:rsid w:val="004763D4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310"/>
    <w:rsid w:val="004907E1"/>
    <w:rsid w:val="00490D61"/>
    <w:rsid w:val="004910BD"/>
    <w:rsid w:val="0049139C"/>
    <w:rsid w:val="004913C0"/>
    <w:rsid w:val="004914FD"/>
    <w:rsid w:val="0049171D"/>
    <w:rsid w:val="004917AE"/>
    <w:rsid w:val="00491A09"/>
    <w:rsid w:val="00491A6E"/>
    <w:rsid w:val="00491D58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194"/>
    <w:rsid w:val="004943EC"/>
    <w:rsid w:val="004949B4"/>
    <w:rsid w:val="0049526F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97F70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AB9"/>
    <w:rsid w:val="004A1D0A"/>
    <w:rsid w:val="004A1E4F"/>
    <w:rsid w:val="004A204A"/>
    <w:rsid w:val="004A24C4"/>
    <w:rsid w:val="004A2623"/>
    <w:rsid w:val="004A314D"/>
    <w:rsid w:val="004A3151"/>
    <w:rsid w:val="004A3225"/>
    <w:rsid w:val="004A38B3"/>
    <w:rsid w:val="004A447B"/>
    <w:rsid w:val="004A454B"/>
    <w:rsid w:val="004A4625"/>
    <w:rsid w:val="004A4E16"/>
    <w:rsid w:val="004A522F"/>
    <w:rsid w:val="004A5345"/>
    <w:rsid w:val="004A5498"/>
    <w:rsid w:val="004A54FE"/>
    <w:rsid w:val="004A5698"/>
    <w:rsid w:val="004A58FB"/>
    <w:rsid w:val="004A5929"/>
    <w:rsid w:val="004A669B"/>
    <w:rsid w:val="004A6900"/>
    <w:rsid w:val="004A7323"/>
    <w:rsid w:val="004A74B6"/>
    <w:rsid w:val="004A7867"/>
    <w:rsid w:val="004A78BE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99"/>
    <w:rsid w:val="004B37F8"/>
    <w:rsid w:val="004B3CA1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2A9"/>
    <w:rsid w:val="004B6441"/>
    <w:rsid w:val="004B64D8"/>
    <w:rsid w:val="004B6887"/>
    <w:rsid w:val="004B6CB1"/>
    <w:rsid w:val="004B6F4F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051"/>
    <w:rsid w:val="004C136A"/>
    <w:rsid w:val="004C149D"/>
    <w:rsid w:val="004C1888"/>
    <w:rsid w:val="004C18C0"/>
    <w:rsid w:val="004C1A8E"/>
    <w:rsid w:val="004C1F7E"/>
    <w:rsid w:val="004C2085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7E0"/>
    <w:rsid w:val="004C3A55"/>
    <w:rsid w:val="004C3DCB"/>
    <w:rsid w:val="004C4689"/>
    <w:rsid w:val="004C4DE3"/>
    <w:rsid w:val="004C4DEE"/>
    <w:rsid w:val="004C5065"/>
    <w:rsid w:val="004C5606"/>
    <w:rsid w:val="004C59A8"/>
    <w:rsid w:val="004C5BF6"/>
    <w:rsid w:val="004C5F14"/>
    <w:rsid w:val="004C64E9"/>
    <w:rsid w:val="004C691E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04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259"/>
    <w:rsid w:val="004D6385"/>
    <w:rsid w:val="004D67CB"/>
    <w:rsid w:val="004D68A2"/>
    <w:rsid w:val="004D71A9"/>
    <w:rsid w:val="004D7313"/>
    <w:rsid w:val="004D746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1C9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3AE5"/>
    <w:rsid w:val="004E43EC"/>
    <w:rsid w:val="004E47A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6C8F"/>
    <w:rsid w:val="004E6E01"/>
    <w:rsid w:val="004E7064"/>
    <w:rsid w:val="004E7224"/>
    <w:rsid w:val="004E7665"/>
    <w:rsid w:val="004E782E"/>
    <w:rsid w:val="004E78C8"/>
    <w:rsid w:val="004E7BB7"/>
    <w:rsid w:val="004F0299"/>
    <w:rsid w:val="004F05EC"/>
    <w:rsid w:val="004F0733"/>
    <w:rsid w:val="004F0829"/>
    <w:rsid w:val="004F09EB"/>
    <w:rsid w:val="004F0A6E"/>
    <w:rsid w:val="004F0EDA"/>
    <w:rsid w:val="004F1B9D"/>
    <w:rsid w:val="004F1DD8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420"/>
    <w:rsid w:val="004F692F"/>
    <w:rsid w:val="004F7334"/>
    <w:rsid w:val="004F79DA"/>
    <w:rsid w:val="004F7BBD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1EB7"/>
    <w:rsid w:val="0050208E"/>
    <w:rsid w:val="00502976"/>
    <w:rsid w:val="00502F39"/>
    <w:rsid w:val="005031AA"/>
    <w:rsid w:val="00503BB1"/>
    <w:rsid w:val="00503CBC"/>
    <w:rsid w:val="00503CFC"/>
    <w:rsid w:val="00503F13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4C"/>
    <w:rsid w:val="00507254"/>
    <w:rsid w:val="00507A3B"/>
    <w:rsid w:val="00507B00"/>
    <w:rsid w:val="00507B9C"/>
    <w:rsid w:val="00507BDC"/>
    <w:rsid w:val="00507C22"/>
    <w:rsid w:val="00510BF5"/>
    <w:rsid w:val="00511476"/>
    <w:rsid w:val="00511C2E"/>
    <w:rsid w:val="005123AF"/>
    <w:rsid w:val="005124F4"/>
    <w:rsid w:val="00512C8D"/>
    <w:rsid w:val="00512E17"/>
    <w:rsid w:val="00513169"/>
    <w:rsid w:val="005134B2"/>
    <w:rsid w:val="0051395C"/>
    <w:rsid w:val="00513B3A"/>
    <w:rsid w:val="00513DE9"/>
    <w:rsid w:val="00513FA0"/>
    <w:rsid w:val="005143F8"/>
    <w:rsid w:val="00514C01"/>
    <w:rsid w:val="0051510D"/>
    <w:rsid w:val="00515725"/>
    <w:rsid w:val="00515871"/>
    <w:rsid w:val="00515948"/>
    <w:rsid w:val="00515A24"/>
    <w:rsid w:val="00515AB2"/>
    <w:rsid w:val="00515C0E"/>
    <w:rsid w:val="00515CDF"/>
    <w:rsid w:val="00515D82"/>
    <w:rsid w:val="00516053"/>
    <w:rsid w:val="005160EE"/>
    <w:rsid w:val="005162C8"/>
    <w:rsid w:val="00516792"/>
    <w:rsid w:val="005167E8"/>
    <w:rsid w:val="0051680A"/>
    <w:rsid w:val="005179A5"/>
    <w:rsid w:val="00517A8B"/>
    <w:rsid w:val="00517E3E"/>
    <w:rsid w:val="00517EB6"/>
    <w:rsid w:val="005200B3"/>
    <w:rsid w:val="005200CA"/>
    <w:rsid w:val="005205BE"/>
    <w:rsid w:val="0052087B"/>
    <w:rsid w:val="00520D10"/>
    <w:rsid w:val="00520EC9"/>
    <w:rsid w:val="00521665"/>
    <w:rsid w:val="00521884"/>
    <w:rsid w:val="00521A11"/>
    <w:rsid w:val="00521F5F"/>
    <w:rsid w:val="005222C5"/>
    <w:rsid w:val="00522572"/>
    <w:rsid w:val="00522586"/>
    <w:rsid w:val="005225AB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2A2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7A3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3D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4D96"/>
    <w:rsid w:val="00535095"/>
    <w:rsid w:val="0053509D"/>
    <w:rsid w:val="00535193"/>
    <w:rsid w:val="00535394"/>
    <w:rsid w:val="00535E13"/>
    <w:rsid w:val="00535F3D"/>
    <w:rsid w:val="0053650A"/>
    <w:rsid w:val="005365A1"/>
    <w:rsid w:val="0053664C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5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03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C0E"/>
    <w:rsid w:val="00547F1E"/>
    <w:rsid w:val="00550515"/>
    <w:rsid w:val="00550762"/>
    <w:rsid w:val="005508C3"/>
    <w:rsid w:val="00550B1B"/>
    <w:rsid w:val="00550FA2"/>
    <w:rsid w:val="0055176A"/>
    <w:rsid w:val="00551AE1"/>
    <w:rsid w:val="00551E08"/>
    <w:rsid w:val="00551FCA"/>
    <w:rsid w:val="00552091"/>
    <w:rsid w:val="005524FE"/>
    <w:rsid w:val="005528C5"/>
    <w:rsid w:val="00552A58"/>
    <w:rsid w:val="00552C6C"/>
    <w:rsid w:val="00552CBB"/>
    <w:rsid w:val="00553502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1C5"/>
    <w:rsid w:val="00557379"/>
    <w:rsid w:val="0055760B"/>
    <w:rsid w:val="005576F7"/>
    <w:rsid w:val="005577D4"/>
    <w:rsid w:val="00557943"/>
    <w:rsid w:val="00560676"/>
    <w:rsid w:val="00560757"/>
    <w:rsid w:val="005608FE"/>
    <w:rsid w:val="00560A3B"/>
    <w:rsid w:val="005614AD"/>
    <w:rsid w:val="005614B8"/>
    <w:rsid w:val="0056158D"/>
    <w:rsid w:val="0056163F"/>
    <w:rsid w:val="00561D9A"/>
    <w:rsid w:val="005627BC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190"/>
    <w:rsid w:val="0056619D"/>
    <w:rsid w:val="0056641C"/>
    <w:rsid w:val="00566CD3"/>
    <w:rsid w:val="0056722E"/>
    <w:rsid w:val="00567347"/>
    <w:rsid w:val="00567723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0BD"/>
    <w:rsid w:val="005741E6"/>
    <w:rsid w:val="0057486A"/>
    <w:rsid w:val="00574C5C"/>
    <w:rsid w:val="00574E85"/>
    <w:rsid w:val="00575579"/>
    <w:rsid w:val="00575ED0"/>
    <w:rsid w:val="005760C9"/>
    <w:rsid w:val="00576248"/>
    <w:rsid w:val="00576706"/>
    <w:rsid w:val="005769CA"/>
    <w:rsid w:val="005769E8"/>
    <w:rsid w:val="00576A03"/>
    <w:rsid w:val="00576C0C"/>
    <w:rsid w:val="00576F9D"/>
    <w:rsid w:val="005778B6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A16"/>
    <w:rsid w:val="00582D6A"/>
    <w:rsid w:val="005832A4"/>
    <w:rsid w:val="0058338F"/>
    <w:rsid w:val="0058368D"/>
    <w:rsid w:val="00583802"/>
    <w:rsid w:val="00583984"/>
    <w:rsid w:val="00583AFC"/>
    <w:rsid w:val="00583BF7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9"/>
    <w:rsid w:val="00586DDA"/>
    <w:rsid w:val="0058736F"/>
    <w:rsid w:val="005873E4"/>
    <w:rsid w:val="00587BC9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09F"/>
    <w:rsid w:val="0059365B"/>
    <w:rsid w:val="0059391C"/>
    <w:rsid w:val="00593CC4"/>
    <w:rsid w:val="00593ED9"/>
    <w:rsid w:val="00593F10"/>
    <w:rsid w:val="005942D5"/>
    <w:rsid w:val="0059466A"/>
    <w:rsid w:val="00594672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139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8C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4B9"/>
    <w:rsid w:val="005B354A"/>
    <w:rsid w:val="005B39BE"/>
    <w:rsid w:val="005B3A9C"/>
    <w:rsid w:val="005B4108"/>
    <w:rsid w:val="005B414E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69B6"/>
    <w:rsid w:val="005B70F3"/>
    <w:rsid w:val="005B7339"/>
    <w:rsid w:val="005B7842"/>
    <w:rsid w:val="005B792A"/>
    <w:rsid w:val="005B7C97"/>
    <w:rsid w:val="005B7FF3"/>
    <w:rsid w:val="005C0126"/>
    <w:rsid w:val="005C0B63"/>
    <w:rsid w:val="005C0F93"/>
    <w:rsid w:val="005C0FEA"/>
    <w:rsid w:val="005C1017"/>
    <w:rsid w:val="005C12CE"/>
    <w:rsid w:val="005C1E1B"/>
    <w:rsid w:val="005C1E53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070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84B"/>
    <w:rsid w:val="005C5F4D"/>
    <w:rsid w:val="005C610B"/>
    <w:rsid w:val="005C6289"/>
    <w:rsid w:val="005C629C"/>
    <w:rsid w:val="005C6579"/>
    <w:rsid w:val="005C65D7"/>
    <w:rsid w:val="005C664C"/>
    <w:rsid w:val="005C69A4"/>
    <w:rsid w:val="005C6EA5"/>
    <w:rsid w:val="005C6FB8"/>
    <w:rsid w:val="005C73D4"/>
    <w:rsid w:val="005C7676"/>
    <w:rsid w:val="005C7721"/>
    <w:rsid w:val="005C7858"/>
    <w:rsid w:val="005C7C6E"/>
    <w:rsid w:val="005C7D3C"/>
    <w:rsid w:val="005C7E53"/>
    <w:rsid w:val="005C7E98"/>
    <w:rsid w:val="005D000B"/>
    <w:rsid w:val="005D0052"/>
    <w:rsid w:val="005D03AD"/>
    <w:rsid w:val="005D08EA"/>
    <w:rsid w:val="005D0A54"/>
    <w:rsid w:val="005D0BF6"/>
    <w:rsid w:val="005D115A"/>
    <w:rsid w:val="005D1301"/>
    <w:rsid w:val="005D1662"/>
    <w:rsid w:val="005D1853"/>
    <w:rsid w:val="005D19A5"/>
    <w:rsid w:val="005D1A0F"/>
    <w:rsid w:val="005D205A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53C"/>
    <w:rsid w:val="005D4D3F"/>
    <w:rsid w:val="005D4E51"/>
    <w:rsid w:val="005D53F5"/>
    <w:rsid w:val="005D5715"/>
    <w:rsid w:val="005D5B81"/>
    <w:rsid w:val="005D5C63"/>
    <w:rsid w:val="005D5E07"/>
    <w:rsid w:val="005D5F7D"/>
    <w:rsid w:val="005D608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0FA0"/>
    <w:rsid w:val="005E1746"/>
    <w:rsid w:val="005E19B4"/>
    <w:rsid w:val="005E19CD"/>
    <w:rsid w:val="005E1EE7"/>
    <w:rsid w:val="005E304A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128"/>
    <w:rsid w:val="005E63DD"/>
    <w:rsid w:val="005E6427"/>
    <w:rsid w:val="005E6543"/>
    <w:rsid w:val="005E65AC"/>
    <w:rsid w:val="005E6835"/>
    <w:rsid w:val="005E684F"/>
    <w:rsid w:val="005E69C0"/>
    <w:rsid w:val="005E6BCB"/>
    <w:rsid w:val="005E73A6"/>
    <w:rsid w:val="005E7558"/>
    <w:rsid w:val="005E7684"/>
    <w:rsid w:val="005E7A84"/>
    <w:rsid w:val="005E7AB9"/>
    <w:rsid w:val="005E7BD4"/>
    <w:rsid w:val="005E7C27"/>
    <w:rsid w:val="005E7D93"/>
    <w:rsid w:val="005E7E5C"/>
    <w:rsid w:val="005F0008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358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828"/>
    <w:rsid w:val="005F7A21"/>
    <w:rsid w:val="005F7B2E"/>
    <w:rsid w:val="005F7B67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3F89"/>
    <w:rsid w:val="00604099"/>
    <w:rsid w:val="006041A7"/>
    <w:rsid w:val="006043F8"/>
    <w:rsid w:val="006046B6"/>
    <w:rsid w:val="00604C2C"/>
    <w:rsid w:val="00604D89"/>
    <w:rsid w:val="0060519C"/>
    <w:rsid w:val="00605797"/>
    <w:rsid w:val="006059EE"/>
    <w:rsid w:val="00605A36"/>
    <w:rsid w:val="00605F0E"/>
    <w:rsid w:val="006062B7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BE3"/>
    <w:rsid w:val="00610D7B"/>
    <w:rsid w:val="00611155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95"/>
    <w:rsid w:val="00612CE9"/>
    <w:rsid w:val="00613713"/>
    <w:rsid w:val="006141BA"/>
    <w:rsid w:val="00614935"/>
    <w:rsid w:val="00614B60"/>
    <w:rsid w:val="00614B75"/>
    <w:rsid w:val="006152A7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7D4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65C"/>
    <w:rsid w:val="00623C0E"/>
    <w:rsid w:val="00623FD3"/>
    <w:rsid w:val="00623FDF"/>
    <w:rsid w:val="0062416F"/>
    <w:rsid w:val="00624316"/>
    <w:rsid w:val="00624553"/>
    <w:rsid w:val="00624B55"/>
    <w:rsid w:val="00624B7A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0A"/>
    <w:rsid w:val="006318AA"/>
    <w:rsid w:val="0063190E"/>
    <w:rsid w:val="00631A0D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15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37E0B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7F3"/>
    <w:rsid w:val="00642A3C"/>
    <w:rsid w:val="00643638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1FB9"/>
    <w:rsid w:val="00662664"/>
    <w:rsid w:val="006626E9"/>
    <w:rsid w:val="00662900"/>
    <w:rsid w:val="00662949"/>
    <w:rsid w:val="00662D61"/>
    <w:rsid w:val="00663237"/>
    <w:rsid w:val="0066363C"/>
    <w:rsid w:val="006638D3"/>
    <w:rsid w:val="006639D4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898"/>
    <w:rsid w:val="00666942"/>
    <w:rsid w:val="00666DA5"/>
    <w:rsid w:val="00666E0F"/>
    <w:rsid w:val="00666F77"/>
    <w:rsid w:val="0066705C"/>
    <w:rsid w:val="0066731D"/>
    <w:rsid w:val="00667403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C5"/>
    <w:rsid w:val="006771D9"/>
    <w:rsid w:val="006775BB"/>
    <w:rsid w:val="00677CB7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785"/>
    <w:rsid w:val="00682892"/>
    <w:rsid w:val="00682C79"/>
    <w:rsid w:val="00682D2F"/>
    <w:rsid w:val="00682D86"/>
    <w:rsid w:val="00682E09"/>
    <w:rsid w:val="006837CD"/>
    <w:rsid w:val="00683CA8"/>
    <w:rsid w:val="00683F7E"/>
    <w:rsid w:val="006843AF"/>
    <w:rsid w:val="00684668"/>
    <w:rsid w:val="006847EE"/>
    <w:rsid w:val="00684CED"/>
    <w:rsid w:val="00685610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CD0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9D9"/>
    <w:rsid w:val="00694B17"/>
    <w:rsid w:val="00694BAD"/>
    <w:rsid w:val="00694E85"/>
    <w:rsid w:val="00694FCB"/>
    <w:rsid w:val="006951D3"/>
    <w:rsid w:val="006957E7"/>
    <w:rsid w:val="00695B1D"/>
    <w:rsid w:val="00695D19"/>
    <w:rsid w:val="00695E49"/>
    <w:rsid w:val="00696057"/>
    <w:rsid w:val="00696D35"/>
    <w:rsid w:val="00697106"/>
    <w:rsid w:val="00697217"/>
    <w:rsid w:val="00697621"/>
    <w:rsid w:val="00697A58"/>
    <w:rsid w:val="00697A60"/>
    <w:rsid w:val="00697B4D"/>
    <w:rsid w:val="00697F17"/>
    <w:rsid w:val="006A0187"/>
    <w:rsid w:val="006A06C5"/>
    <w:rsid w:val="006A0FC3"/>
    <w:rsid w:val="006A1679"/>
    <w:rsid w:val="006A1862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01"/>
    <w:rsid w:val="006A4834"/>
    <w:rsid w:val="006A4F28"/>
    <w:rsid w:val="006A4FF4"/>
    <w:rsid w:val="006A52BF"/>
    <w:rsid w:val="006A549A"/>
    <w:rsid w:val="006A5AF2"/>
    <w:rsid w:val="006A5C19"/>
    <w:rsid w:val="006A64C8"/>
    <w:rsid w:val="006A67F9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57"/>
    <w:rsid w:val="006B1F95"/>
    <w:rsid w:val="006B243C"/>
    <w:rsid w:val="006B26C2"/>
    <w:rsid w:val="006B29C7"/>
    <w:rsid w:val="006B2AD2"/>
    <w:rsid w:val="006B2F0D"/>
    <w:rsid w:val="006B36C2"/>
    <w:rsid w:val="006B36E9"/>
    <w:rsid w:val="006B383C"/>
    <w:rsid w:val="006B38B0"/>
    <w:rsid w:val="006B3901"/>
    <w:rsid w:val="006B3DBF"/>
    <w:rsid w:val="006B3E16"/>
    <w:rsid w:val="006B410C"/>
    <w:rsid w:val="006B4126"/>
    <w:rsid w:val="006B4331"/>
    <w:rsid w:val="006B45F5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AB8"/>
    <w:rsid w:val="006B6DAA"/>
    <w:rsid w:val="006B7132"/>
    <w:rsid w:val="006B77EA"/>
    <w:rsid w:val="006B77EF"/>
    <w:rsid w:val="006B7B6A"/>
    <w:rsid w:val="006B7D70"/>
    <w:rsid w:val="006C0349"/>
    <w:rsid w:val="006C08B5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A54"/>
    <w:rsid w:val="006D5DE6"/>
    <w:rsid w:val="006D5EB3"/>
    <w:rsid w:val="006D61EE"/>
    <w:rsid w:val="006D6B43"/>
    <w:rsid w:val="006D6E72"/>
    <w:rsid w:val="006D7134"/>
    <w:rsid w:val="006D7178"/>
    <w:rsid w:val="006D73ED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C9D"/>
    <w:rsid w:val="006E1D6C"/>
    <w:rsid w:val="006E22A8"/>
    <w:rsid w:val="006E249F"/>
    <w:rsid w:val="006E24B4"/>
    <w:rsid w:val="006E2669"/>
    <w:rsid w:val="006E270D"/>
    <w:rsid w:val="006E2A80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1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81D"/>
    <w:rsid w:val="006F0ACE"/>
    <w:rsid w:val="006F0D52"/>
    <w:rsid w:val="006F13DA"/>
    <w:rsid w:val="006F1573"/>
    <w:rsid w:val="006F1A81"/>
    <w:rsid w:val="006F1BFF"/>
    <w:rsid w:val="006F2084"/>
    <w:rsid w:val="006F2888"/>
    <w:rsid w:val="006F3228"/>
    <w:rsid w:val="006F33C3"/>
    <w:rsid w:val="006F3561"/>
    <w:rsid w:val="006F36E4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7A9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5F12"/>
    <w:rsid w:val="00706076"/>
    <w:rsid w:val="00706435"/>
    <w:rsid w:val="00706633"/>
    <w:rsid w:val="0070699F"/>
    <w:rsid w:val="00706C80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1DB"/>
    <w:rsid w:val="0071134D"/>
    <w:rsid w:val="0071157E"/>
    <w:rsid w:val="0071176E"/>
    <w:rsid w:val="00711845"/>
    <w:rsid w:val="00711F11"/>
    <w:rsid w:val="00711FDD"/>
    <w:rsid w:val="00712239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9A5"/>
    <w:rsid w:val="00716E18"/>
    <w:rsid w:val="00717450"/>
    <w:rsid w:val="00717748"/>
    <w:rsid w:val="0071782C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2CE6"/>
    <w:rsid w:val="00723562"/>
    <w:rsid w:val="007236F8"/>
    <w:rsid w:val="007239FC"/>
    <w:rsid w:val="00723E59"/>
    <w:rsid w:val="00723EA4"/>
    <w:rsid w:val="00724675"/>
    <w:rsid w:val="00724849"/>
    <w:rsid w:val="00724C7B"/>
    <w:rsid w:val="00724FAB"/>
    <w:rsid w:val="0072553A"/>
    <w:rsid w:val="007255B7"/>
    <w:rsid w:val="00725C03"/>
    <w:rsid w:val="007260BE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2E52"/>
    <w:rsid w:val="00732E61"/>
    <w:rsid w:val="007332F4"/>
    <w:rsid w:val="0073334B"/>
    <w:rsid w:val="00733773"/>
    <w:rsid w:val="0073384C"/>
    <w:rsid w:val="00733D76"/>
    <w:rsid w:val="0073413D"/>
    <w:rsid w:val="0073419D"/>
    <w:rsid w:val="00734781"/>
    <w:rsid w:val="007347F1"/>
    <w:rsid w:val="00734FFB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1EDA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4D"/>
    <w:rsid w:val="00746F72"/>
    <w:rsid w:val="00747353"/>
    <w:rsid w:val="0074780E"/>
    <w:rsid w:val="00747D7F"/>
    <w:rsid w:val="00750205"/>
    <w:rsid w:val="00750207"/>
    <w:rsid w:val="00750C3A"/>
    <w:rsid w:val="00751024"/>
    <w:rsid w:val="00751067"/>
    <w:rsid w:val="00751444"/>
    <w:rsid w:val="007515DC"/>
    <w:rsid w:val="007516E5"/>
    <w:rsid w:val="00751CF0"/>
    <w:rsid w:val="0075244F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5D6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0C06"/>
    <w:rsid w:val="0076139F"/>
    <w:rsid w:val="007614AA"/>
    <w:rsid w:val="00761904"/>
    <w:rsid w:val="00761CB1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0C6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97"/>
    <w:rsid w:val="00767ECB"/>
    <w:rsid w:val="007701FA"/>
    <w:rsid w:val="00770C50"/>
    <w:rsid w:val="00770C66"/>
    <w:rsid w:val="00770DB7"/>
    <w:rsid w:val="00771200"/>
    <w:rsid w:val="00771861"/>
    <w:rsid w:val="0077225D"/>
    <w:rsid w:val="007723B5"/>
    <w:rsid w:val="00772933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4CC8"/>
    <w:rsid w:val="00774F6F"/>
    <w:rsid w:val="00775060"/>
    <w:rsid w:val="007754EA"/>
    <w:rsid w:val="0077599F"/>
    <w:rsid w:val="007759A3"/>
    <w:rsid w:val="00775E8F"/>
    <w:rsid w:val="00775F10"/>
    <w:rsid w:val="0077627B"/>
    <w:rsid w:val="007769E7"/>
    <w:rsid w:val="00776B2A"/>
    <w:rsid w:val="00776C95"/>
    <w:rsid w:val="00776E6B"/>
    <w:rsid w:val="00776F8E"/>
    <w:rsid w:val="00777102"/>
    <w:rsid w:val="007771C3"/>
    <w:rsid w:val="00777232"/>
    <w:rsid w:val="00777460"/>
    <w:rsid w:val="0077753C"/>
    <w:rsid w:val="007778ED"/>
    <w:rsid w:val="007779D9"/>
    <w:rsid w:val="00777E61"/>
    <w:rsid w:val="00777FA3"/>
    <w:rsid w:val="007804DC"/>
    <w:rsid w:val="0078158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2D8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1BC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B37"/>
    <w:rsid w:val="00791C22"/>
    <w:rsid w:val="00791CC0"/>
    <w:rsid w:val="00792161"/>
    <w:rsid w:val="00792528"/>
    <w:rsid w:val="007926C5"/>
    <w:rsid w:val="00792CCD"/>
    <w:rsid w:val="00793122"/>
    <w:rsid w:val="007934C9"/>
    <w:rsid w:val="00793BB5"/>
    <w:rsid w:val="00793C31"/>
    <w:rsid w:val="00794229"/>
    <w:rsid w:val="007942B9"/>
    <w:rsid w:val="00794369"/>
    <w:rsid w:val="00794743"/>
    <w:rsid w:val="0079485D"/>
    <w:rsid w:val="00794BE6"/>
    <w:rsid w:val="00794C34"/>
    <w:rsid w:val="00795083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3EEE"/>
    <w:rsid w:val="007A4232"/>
    <w:rsid w:val="007A427F"/>
    <w:rsid w:val="007A4593"/>
    <w:rsid w:val="007A462E"/>
    <w:rsid w:val="007A46C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1E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8EE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259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046"/>
    <w:rsid w:val="007B61C4"/>
    <w:rsid w:val="007B65A9"/>
    <w:rsid w:val="007B66FD"/>
    <w:rsid w:val="007B688F"/>
    <w:rsid w:val="007B6BD5"/>
    <w:rsid w:val="007B79CB"/>
    <w:rsid w:val="007B7EF8"/>
    <w:rsid w:val="007C02EA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9DE"/>
    <w:rsid w:val="007C1C78"/>
    <w:rsid w:val="007C1CA8"/>
    <w:rsid w:val="007C22CC"/>
    <w:rsid w:val="007C23EA"/>
    <w:rsid w:val="007C2467"/>
    <w:rsid w:val="007C2937"/>
    <w:rsid w:val="007C2EFF"/>
    <w:rsid w:val="007C3016"/>
    <w:rsid w:val="007C3508"/>
    <w:rsid w:val="007C37C1"/>
    <w:rsid w:val="007C38B7"/>
    <w:rsid w:val="007C3C52"/>
    <w:rsid w:val="007C3DE6"/>
    <w:rsid w:val="007C3ECD"/>
    <w:rsid w:val="007C42CC"/>
    <w:rsid w:val="007C444C"/>
    <w:rsid w:val="007C4835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66B9"/>
    <w:rsid w:val="007C7157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18"/>
    <w:rsid w:val="007D3735"/>
    <w:rsid w:val="007D3C64"/>
    <w:rsid w:val="007D3DCB"/>
    <w:rsid w:val="007D3E5C"/>
    <w:rsid w:val="007D433E"/>
    <w:rsid w:val="007D44DA"/>
    <w:rsid w:val="007D4527"/>
    <w:rsid w:val="007D478F"/>
    <w:rsid w:val="007D47CD"/>
    <w:rsid w:val="007D5112"/>
    <w:rsid w:val="007D5364"/>
    <w:rsid w:val="007D579A"/>
    <w:rsid w:val="007D5BFB"/>
    <w:rsid w:val="007D5E6F"/>
    <w:rsid w:val="007D62BD"/>
    <w:rsid w:val="007D62FC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74C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6D39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1C44"/>
    <w:rsid w:val="007F1FB2"/>
    <w:rsid w:val="007F20E1"/>
    <w:rsid w:val="007F228F"/>
    <w:rsid w:val="007F2462"/>
    <w:rsid w:val="007F25C5"/>
    <w:rsid w:val="007F2AAA"/>
    <w:rsid w:val="007F3DF9"/>
    <w:rsid w:val="007F3F33"/>
    <w:rsid w:val="007F401F"/>
    <w:rsid w:val="007F41FF"/>
    <w:rsid w:val="007F4476"/>
    <w:rsid w:val="007F4AC1"/>
    <w:rsid w:val="007F4E6E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724"/>
    <w:rsid w:val="007F775C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980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C5C"/>
    <w:rsid w:val="00806D18"/>
    <w:rsid w:val="008070E2"/>
    <w:rsid w:val="0080737A"/>
    <w:rsid w:val="008077EA"/>
    <w:rsid w:val="00807960"/>
    <w:rsid w:val="00807B5C"/>
    <w:rsid w:val="00807CDF"/>
    <w:rsid w:val="00807E20"/>
    <w:rsid w:val="00807F2E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2E5D"/>
    <w:rsid w:val="00813245"/>
    <w:rsid w:val="008137F6"/>
    <w:rsid w:val="00813B3E"/>
    <w:rsid w:val="00813F1A"/>
    <w:rsid w:val="008140F4"/>
    <w:rsid w:val="008144EA"/>
    <w:rsid w:val="00814D48"/>
    <w:rsid w:val="00814DA3"/>
    <w:rsid w:val="008152C9"/>
    <w:rsid w:val="00815410"/>
    <w:rsid w:val="0081560A"/>
    <w:rsid w:val="00815738"/>
    <w:rsid w:val="008160A1"/>
    <w:rsid w:val="008162D4"/>
    <w:rsid w:val="0081669C"/>
    <w:rsid w:val="008167D2"/>
    <w:rsid w:val="008169E8"/>
    <w:rsid w:val="00816A67"/>
    <w:rsid w:val="00816D7E"/>
    <w:rsid w:val="00817054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2D0E"/>
    <w:rsid w:val="0082359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299"/>
    <w:rsid w:val="0082583F"/>
    <w:rsid w:val="00825B4C"/>
    <w:rsid w:val="00825DD8"/>
    <w:rsid w:val="008263FC"/>
    <w:rsid w:val="00826B52"/>
    <w:rsid w:val="00826E58"/>
    <w:rsid w:val="00827724"/>
    <w:rsid w:val="00827BF2"/>
    <w:rsid w:val="00827DFA"/>
    <w:rsid w:val="00827F68"/>
    <w:rsid w:val="00827FBF"/>
    <w:rsid w:val="00830ACB"/>
    <w:rsid w:val="00830DBD"/>
    <w:rsid w:val="008310D9"/>
    <w:rsid w:val="008318A3"/>
    <w:rsid w:val="0083195B"/>
    <w:rsid w:val="00831A43"/>
    <w:rsid w:val="008321EA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ECF"/>
    <w:rsid w:val="00834FD6"/>
    <w:rsid w:val="0083550D"/>
    <w:rsid w:val="0083552C"/>
    <w:rsid w:val="00835722"/>
    <w:rsid w:val="0083584B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675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4AA"/>
    <w:rsid w:val="0084692C"/>
    <w:rsid w:val="00846A26"/>
    <w:rsid w:val="00846B82"/>
    <w:rsid w:val="00846BEB"/>
    <w:rsid w:val="00846FFB"/>
    <w:rsid w:val="00847847"/>
    <w:rsid w:val="00847A3A"/>
    <w:rsid w:val="00847B61"/>
    <w:rsid w:val="00847BD4"/>
    <w:rsid w:val="00847D73"/>
    <w:rsid w:val="00847EB6"/>
    <w:rsid w:val="008501B6"/>
    <w:rsid w:val="00850288"/>
    <w:rsid w:val="008505D7"/>
    <w:rsid w:val="00851041"/>
    <w:rsid w:val="008515FC"/>
    <w:rsid w:val="0085161D"/>
    <w:rsid w:val="00851E0E"/>
    <w:rsid w:val="00852D76"/>
    <w:rsid w:val="008539F5"/>
    <w:rsid w:val="00853B27"/>
    <w:rsid w:val="00853FC5"/>
    <w:rsid w:val="00854525"/>
    <w:rsid w:val="00854AA4"/>
    <w:rsid w:val="00854FE9"/>
    <w:rsid w:val="00855641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58D"/>
    <w:rsid w:val="008616D7"/>
    <w:rsid w:val="00861799"/>
    <w:rsid w:val="00862767"/>
    <w:rsid w:val="00862E40"/>
    <w:rsid w:val="008632C0"/>
    <w:rsid w:val="00863493"/>
    <w:rsid w:val="00863B2A"/>
    <w:rsid w:val="00863FFB"/>
    <w:rsid w:val="00864140"/>
    <w:rsid w:val="008647E7"/>
    <w:rsid w:val="00864BE0"/>
    <w:rsid w:val="00865468"/>
    <w:rsid w:val="00865587"/>
    <w:rsid w:val="00865BFA"/>
    <w:rsid w:val="00865C7F"/>
    <w:rsid w:val="00865E44"/>
    <w:rsid w:val="008661EF"/>
    <w:rsid w:val="008664F6"/>
    <w:rsid w:val="00866527"/>
    <w:rsid w:val="00866E51"/>
    <w:rsid w:val="00866F1A"/>
    <w:rsid w:val="0086702E"/>
    <w:rsid w:val="008672B3"/>
    <w:rsid w:val="0086772C"/>
    <w:rsid w:val="00867947"/>
    <w:rsid w:val="00867A7D"/>
    <w:rsid w:val="008709CA"/>
    <w:rsid w:val="00870A85"/>
    <w:rsid w:val="008711C1"/>
    <w:rsid w:val="0087147A"/>
    <w:rsid w:val="008716FF"/>
    <w:rsid w:val="00871847"/>
    <w:rsid w:val="00871A15"/>
    <w:rsid w:val="00871CDD"/>
    <w:rsid w:val="00871CE9"/>
    <w:rsid w:val="00871E3D"/>
    <w:rsid w:val="008722CE"/>
    <w:rsid w:val="00872311"/>
    <w:rsid w:val="008724AC"/>
    <w:rsid w:val="008727F0"/>
    <w:rsid w:val="00872994"/>
    <w:rsid w:val="008729AD"/>
    <w:rsid w:val="00872CE4"/>
    <w:rsid w:val="00872E2C"/>
    <w:rsid w:val="0087319B"/>
    <w:rsid w:val="0087439C"/>
    <w:rsid w:val="008745A7"/>
    <w:rsid w:val="008749AF"/>
    <w:rsid w:val="00874A25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2D4"/>
    <w:rsid w:val="0087638B"/>
    <w:rsid w:val="0087660B"/>
    <w:rsid w:val="00876891"/>
    <w:rsid w:val="00876C76"/>
    <w:rsid w:val="008772BE"/>
    <w:rsid w:val="00877639"/>
    <w:rsid w:val="008776C5"/>
    <w:rsid w:val="00877A26"/>
    <w:rsid w:val="00877AC2"/>
    <w:rsid w:val="00877B26"/>
    <w:rsid w:val="00877F27"/>
    <w:rsid w:val="008800B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124"/>
    <w:rsid w:val="00882736"/>
    <w:rsid w:val="00882E2E"/>
    <w:rsid w:val="00882EE0"/>
    <w:rsid w:val="00883035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82F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432"/>
    <w:rsid w:val="008878A6"/>
    <w:rsid w:val="00887937"/>
    <w:rsid w:val="00887BA5"/>
    <w:rsid w:val="0089049E"/>
    <w:rsid w:val="00890712"/>
    <w:rsid w:val="00890BBD"/>
    <w:rsid w:val="00890C71"/>
    <w:rsid w:val="00890E53"/>
    <w:rsid w:val="008914BA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2B1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564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028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0E5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381"/>
    <w:rsid w:val="008B356B"/>
    <w:rsid w:val="008B3A5F"/>
    <w:rsid w:val="008B42B2"/>
    <w:rsid w:val="008B45F7"/>
    <w:rsid w:val="008B4769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B7B5C"/>
    <w:rsid w:val="008B7C26"/>
    <w:rsid w:val="008C07ED"/>
    <w:rsid w:val="008C0F89"/>
    <w:rsid w:val="008C10DA"/>
    <w:rsid w:val="008C1FA3"/>
    <w:rsid w:val="008C1FDE"/>
    <w:rsid w:val="008C22B2"/>
    <w:rsid w:val="008C2307"/>
    <w:rsid w:val="008C23A2"/>
    <w:rsid w:val="008C274C"/>
    <w:rsid w:val="008C27A7"/>
    <w:rsid w:val="008C2E5F"/>
    <w:rsid w:val="008C3394"/>
    <w:rsid w:val="008C35B8"/>
    <w:rsid w:val="008C3C2B"/>
    <w:rsid w:val="008C3C74"/>
    <w:rsid w:val="008C3C7E"/>
    <w:rsid w:val="008C462A"/>
    <w:rsid w:val="008C4637"/>
    <w:rsid w:val="008C4D7E"/>
    <w:rsid w:val="008C5317"/>
    <w:rsid w:val="008C54D8"/>
    <w:rsid w:val="008C54FF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FD8"/>
    <w:rsid w:val="008D0195"/>
    <w:rsid w:val="008D027D"/>
    <w:rsid w:val="008D05D9"/>
    <w:rsid w:val="008D0849"/>
    <w:rsid w:val="008D0890"/>
    <w:rsid w:val="008D0B75"/>
    <w:rsid w:val="008D0EB0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7F"/>
    <w:rsid w:val="008D3AAB"/>
    <w:rsid w:val="008D3B1E"/>
    <w:rsid w:val="008D3CC0"/>
    <w:rsid w:val="008D3F73"/>
    <w:rsid w:val="008D4072"/>
    <w:rsid w:val="008D4588"/>
    <w:rsid w:val="008D4CA7"/>
    <w:rsid w:val="008D4CD8"/>
    <w:rsid w:val="008D5061"/>
    <w:rsid w:val="008D5559"/>
    <w:rsid w:val="008D57BE"/>
    <w:rsid w:val="008D5972"/>
    <w:rsid w:val="008D59F7"/>
    <w:rsid w:val="008D5A2D"/>
    <w:rsid w:val="008D5AB8"/>
    <w:rsid w:val="008D5C4B"/>
    <w:rsid w:val="008D5C6A"/>
    <w:rsid w:val="008D5CDF"/>
    <w:rsid w:val="008D5CEF"/>
    <w:rsid w:val="008D5D56"/>
    <w:rsid w:val="008D5D89"/>
    <w:rsid w:val="008D5DD3"/>
    <w:rsid w:val="008D5EDA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8C2"/>
    <w:rsid w:val="008D7C8E"/>
    <w:rsid w:val="008E04A7"/>
    <w:rsid w:val="008E09D2"/>
    <w:rsid w:val="008E0A84"/>
    <w:rsid w:val="008E0D9C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1B8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967"/>
    <w:rsid w:val="008E7A42"/>
    <w:rsid w:val="008E7B65"/>
    <w:rsid w:val="008E7C22"/>
    <w:rsid w:val="008E7F20"/>
    <w:rsid w:val="008F009E"/>
    <w:rsid w:val="008F05D8"/>
    <w:rsid w:val="008F088C"/>
    <w:rsid w:val="008F0B09"/>
    <w:rsid w:val="008F0FE4"/>
    <w:rsid w:val="008F1109"/>
    <w:rsid w:val="008F12E5"/>
    <w:rsid w:val="008F1406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584"/>
    <w:rsid w:val="008F4852"/>
    <w:rsid w:val="008F494E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1F7D"/>
    <w:rsid w:val="00902307"/>
    <w:rsid w:val="00902544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4DE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7A7"/>
    <w:rsid w:val="00911A55"/>
    <w:rsid w:val="00911A73"/>
    <w:rsid w:val="00911EB5"/>
    <w:rsid w:val="00912095"/>
    <w:rsid w:val="009122FB"/>
    <w:rsid w:val="00912360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2BD"/>
    <w:rsid w:val="0091469B"/>
    <w:rsid w:val="00914799"/>
    <w:rsid w:val="009148EE"/>
    <w:rsid w:val="00914C70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17C9C"/>
    <w:rsid w:val="009203BD"/>
    <w:rsid w:val="009205CD"/>
    <w:rsid w:val="00920B21"/>
    <w:rsid w:val="00920B63"/>
    <w:rsid w:val="00920CB1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065"/>
    <w:rsid w:val="009259C1"/>
    <w:rsid w:val="00925BD7"/>
    <w:rsid w:val="00926071"/>
    <w:rsid w:val="009262F6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0F38"/>
    <w:rsid w:val="0093110C"/>
    <w:rsid w:val="009314A5"/>
    <w:rsid w:val="009314C8"/>
    <w:rsid w:val="00931535"/>
    <w:rsid w:val="00931772"/>
    <w:rsid w:val="0093196F"/>
    <w:rsid w:val="009320F0"/>
    <w:rsid w:val="0093230B"/>
    <w:rsid w:val="00932453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5ED6"/>
    <w:rsid w:val="009360BF"/>
    <w:rsid w:val="00936F22"/>
    <w:rsid w:val="0093700E"/>
    <w:rsid w:val="009371A0"/>
    <w:rsid w:val="0093721D"/>
    <w:rsid w:val="0093742E"/>
    <w:rsid w:val="0093763B"/>
    <w:rsid w:val="009378C7"/>
    <w:rsid w:val="009379C5"/>
    <w:rsid w:val="00937C27"/>
    <w:rsid w:val="00937F58"/>
    <w:rsid w:val="00940048"/>
    <w:rsid w:val="0094013F"/>
    <w:rsid w:val="00940180"/>
    <w:rsid w:val="009401D3"/>
    <w:rsid w:val="0094025E"/>
    <w:rsid w:val="0094026C"/>
    <w:rsid w:val="009403F5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454"/>
    <w:rsid w:val="00944552"/>
    <w:rsid w:val="00944623"/>
    <w:rsid w:val="0094476A"/>
    <w:rsid w:val="009447F1"/>
    <w:rsid w:val="00944917"/>
    <w:rsid w:val="00944F6C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0F2"/>
    <w:rsid w:val="00947589"/>
    <w:rsid w:val="00947CE3"/>
    <w:rsid w:val="00947D28"/>
    <w:rsid w:val="00947E7C"/>
    <w:rsid w:val="00950813"/>
    <w:rsid w:val="00950946"/>
    <w:rsid w:val="00950D63"/>
    <w:rsid w:val="0095113B"/>
    <w:rsid w:val="00951373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09E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73A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BB5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B58"/>
    <w:rsid w:val="00977CBE"/>
    <w:rsid w:val="00977D95"/>
    <w:rsid w:val="00980140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0BF"/>
    <w:rsid w:val="00983304"/>
    <w:rsid w:val="009833C7"/>
    <w:rsid w:val="00983671"/>
    <w:rsid w:val="00983BDA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04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822"/>
    <w:rsid w:val="00993BFA"/>
    <w:rsid w:val="00994098"/>
    <w:rsid w:val="0099445A"/>
    <w:rsid w:val="00995180"/>
    <w:rsid w:val="00995CEB"/>
    <w:rsid w:val="00995D79"/>
    <w:rsid w:val="009963FF"/>
    <w:rsid w:val="00996B4E"/>
    <w:rsid w:val="00996C89"/>
    <w:rsid w:val="00996DED"/>
    <w:rsid w:val="0099731F"/>
    <w:rsid w:val="0099748E"/>
    <w:rsid w:val="00997773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1CFE"/>
    <w:rsid w:val="009A2D3A"/>
    <w:rsid w:val="009A3111"/>
    <w:rsid w:val="009A3305"/>
    <w:rsid w:val="009A37BA"/>
    <w:rsid w:val="009A3D8F"/>
    <w:rsid w:val="009A4300"/>
    <w:rsid w:val="009A4651"/>
    <w:rsid w:val="009A49A2"/>
    <w:rsid w:val="009A4D02"/>
    <w:rsid w:val="009A4DB9"/>
    <w:rsid w:val="009A5233"/>
    <w:rsid w:val="009A5360"/>
    <w:rsid w:val="009A59C2"/>
    <w:rsid w:val="009A5F68"/>
    <w:rsid w:val="009A6C6A"/>
    <w:rsid w:val="009A6EBB"/>
    <w:rsid w:val="009A7942"/>
    <w:rsid w:val="009A7CEB"/>
    <w:rsid w:val="009B0AAC"/>
    <w:rsid w:val="009B0B58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326A"/>
    <w:rsid w:val="009B43EE"/>
    <w:rsid w:val="009B457C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0A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9E9"/>
    <w:rsid w:val="009B7BF3"/>
    <w:rsid w:val="009B7C56"/>
    <w:rsid w:val="009B7C7C"/>
    <w:rsid w:val="009B7D3F"/>
    <w:rsid w:val="009B7F14"/>
    <w:rsid w:val="009C0115"/>
    <w:rsid w:val="009C04FC"/>
    <w:rsid w:val="009C062C"/>
    <w:rsid w:val="009C08B9"/>
    <w:rsid w:val="009C0981"/>
    <w:rsid w:val="009C0A36"/>
    <w:rsid w:val="009C0CA4"/>
    <w:rsid w:val="009C0DEC"/>
    <w:rsid w:val="009C1578"/>
    <w:rsid w:val="009C1AD9"/>
    <w:rsid w:val="009C2255"/>
    <w:rsid w:val="009C2319"/>
    <w:rsid w:val="009C2331"/>
    <w:rsid w:val="009C24E5"/>
    <w:rsid w:val="009C2860"/>
    <w:rsid w:val="009C2D1C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373"/>
    <w:rsid w:val="009C475C"/>
    <w:rsid w:val="009C49F5"/>
    <w:rsid w:val="009C4A50"/>
    <w:rsid w:val="009C579C"/>
    <w:rsid w:val="009C5C00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D7E33"/>
    <w:rsid w:val="009E0413"/>
    <w:rsid w:val="009E04D3"/>
    <w:rsid w:val="009E086B"/>
    <w:rsid w:val="009E09B9"/>
    <w:rsid w:val="009E09BD"/>
    <w:rsid w:val="009E0B89"/>
    <w:rsid w:val="009E0C47"/>
    <w:rsid w:val="009E0F5A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063A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7FD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14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1A3"/>
    <w:rsid w:val="00A015B7"/>
    <w:rsid w:val="00A015DF"/>
    <w:rsid w:val="00A01731"/>
    <w:rsid w:val="00A0184F"/>
    <w:rsid w:val="00A01D99"/>
    <w:rsid w:val="00A0217E"/>
    <w:rsid w:val="00A02253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1E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13"/>
    <w:rsid w:val="00A0728D"/>
    <w:rsid w:val="00A07416"/>
    <w:rsid w:val="00A0743E"/>
    <w:rsid w:val="00A074CF"/>
    <w:rsid w:val="00A0758F"/>
    <w:rsid w:val="00A07A41"/>
    <w:rsid w:val="00A07B8D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333"/>
    <w:rsid w:val="00A14372"/>
    <w:rsid w:val="00A14E3E"/>
    <w:rsid w:val="00A14EC7"/>
    <w:rsid w:val="00A151E8"/>
    <w:rsid w:val="00A15663"/>
    <w:rsid w:val="00A157AE"/>
    <w:rsid w:val="00A158EF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2EA"/>
    <w:rsid w:val="00A2035A"/>
    <w:rsid w:val="00A2040E"/>
    <w:rsid w:val="00A20AFA"/>
    <w:rsid w:val="00A20E7E"/>
    <w:rsid w:val="00A21BE5"/>
    <w:rsid w:val="00A21C84"/>
    <w:rsid w:val="00A21EEF"/>
    <w:rsid w:val="00A22127"/>
    <w:rsid w:val="00A223D2"/>
    <w:rsid w:val="00A2240D"/>
    <w:rsid w:val="00A228CB"/>
    <w:rsid w:val="00A229B9"/>
    <w:rsid w:val="00A22AC1"/>
    <w:rsid w:val="00A22BA7"/>
    <w:rsid w:val="00A22F3B"/>
    <w:rsid w:val="00A23171"/>
    <w:rsid w:val="00A2330D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6AC"/>
    <w:rsid w:val="00A248FC"/>
    <w:rsid w:val="00A24C72"/>
    <w:rsid w:val="00A24CDE"/>
    <w:rsid w:val="00A24EF6"/>
    <w:rsid w:val="00A251B2"/>
    <w:rsid w:val="00A25560"/>
    <w:rsid w:val="00A259CA"/>
    <w:rsid w:val="00A25AE9"/>
    <w:rsid w:val="00A25F0F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6A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33"/>
    <w:rsid w:val="00A327E5"/>
    <w:rsid w:val="00A329C9"/>
    <w:rsid w:val="00A32AA0"/>
    <w:rsid w:val="00A32D76"/>
    <w:rsid w:val="00A330D8"/>
    <w:rsid w:val="00A338BD"/>
    <w:rsid w:val="00A33ABC"/>
    <w:rsid w:val="00A33ADD"/>
    <w:rsid w:val="00A33AE6"/>
    <w:rsid w:val="00A3400A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725"/>
    <w:rsid w:val="00A36D0C"/>
    <w:rsid w:val="00A36FC4"/>
    <w:rsid w:val="00A37AB7"/>
    <w:rsid w:val="00A37E38"/>
    <w:rsid w:val="00A4008E"/>
    <w:rsid w:val="00A402A3"/>
    <w:rsid w:val="00A405E4"/>
    <w:rsid w:val="00A4061C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56"/>
    <w:rsid w:val="00A453C0"/>
    <w:rsid w:val="00A456F8"/>
    <w:rsid w:val="00A45EBD"/>
    <w:rsid w:val="00A46395"/>
    <w:rsid w:val="00A4640F"/>
    <w:rsid w:val="00A466A2"/>
    <w:rsid w:val="00A4670C"/>
    <w:rsid w:val="00A46826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783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7D8"/>
    <w:rsid w:val="00A52888"/>
    <w:rsid w:val="00A52DB0"/>
    <w:rsid w:val="00A52DD9"/>
    <w:rsid w:val="00A53B94"/>
    <w:rsid w:val="00A5416F"/>
    <w:rsid w:val="00A5425E"/>
    <w:rsid w:val="00A54360"/>
    <w:rsid w:val="00A54576"/>
    <w:rsid w:val="00A545ED"/>
    <w:rsid w:val="00A549D9"/>
    <w:rsid w:val="00A54DD6"/>
    <w:rsid w:val="00A55149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11"/>
    <w:rsid w:val="00A61E45"/>
    <w:rsid w:val="00A61EF1"/>
    <w:rsid w:val="00A61F41"/>
    <w:rsid w:val="00A61FED"/>
    <w:rsid w:val="00A626AA"/>
    <w:rsid w:val="00A6281B"/>
    <w:rsid w:val="00A62E3E"/>
    <w:rsid w:val="00A62F75"/>
    <w:rsid w:val="00A63193"/>
    <w:rsid w:val="00A632B9"/>
    <w:rsid w:val="00A63DAE"/>
    <w:rsid w:val="00A63EAA"/>
    <w:rsid w:val="00A6475A"/>
    <w:rsid w:val="00A6476F"/>
    <w:rsid w:val="00A64854"/>
    <w:rsid w:val="00A64A51"/>
    <w:rsid w:val="00A64BF4"/>
    <w:rsid w:val="00A64CFE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43"/>
    <w:rsid w:val="00A718E5"/>
    <w:rsid w:val="00A71DA1"/>
    <w:rsid w:val="00A71E21"/>
    <w:rsid w:val="00A722EA"/>
    <w:rsid w:val="00A728D6"/>
    <w:rsid w:val="00A728FF"/>
    <w:rsid w:val="00A729CA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959"/>
    <w:rsid w:val="00A76FFF"/>
    <w:rsid w:val="00A77277"/>
    <w:rsid w:val="00A774D2"/>
    <w:rsid w:val="00A77C7A"/>
    <w:rsid w:val="00A8001C"/>
    <w:rsid w:val="00A8016F"/>
    <w:rsid w:val="00A805C3"/>
    <w:rsid w:val="00A80726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CCB"/>
    <w:rsid w:val="00A86D3E"/>
    <w:rsid w:val="00A86E84"/>
    <w:rsid w:val="00A86F9E"/>
    <w:rsid w:val="00A87552"/>
    <w:rsid w:val="00A87760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353"/>
    <w:rsid w:val="00A96B7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97F6F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1FD3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38D"/>
    <w:rsid w:val="00AA3496"/>
    <w:rsid w:val="00AA34FA"/>
    <w:rsid w:val="00AA385D"/>
    <w:rsid w:val="00AA42BD"/>
    <w:rsid w:val="00AA43FF"/>
    <w:rsid w:val="00AA45D3"/>
    <w:rsid w:val="00AA4705"/>
    <w:rsid w:val="00AA490F"/>
    <w:rsid w:val="00AA4E99"/>
    <w:rsid w:val="00AA508F"/>
    <w:rsid w:val="00AA51B4"/>
    <w:rsid w:val="00AA539D"/>
    <w:rsid w:val="00AA5609"/>
    <w:rsid w:val="00AA5B15"/>
    <w:rsid w:val="00AA5D64"/>
    <w:rsid w:val="00AA5EC6"/>
    <w:rsid w:val="00AA643B"/>
    <w:rsid w:val="00AA648F"/>
    <w:rsid w:val="00AA64CA"/>
    <w:rsid w:val="00AA64DC"/>
    <w:rsid w:val="00AA6672"/>
    <w:rsid w:val="00AA6B4A"/>
    <w:rsid w:val="00AA6FDE"/>
    <w:rsid w:val="00AA72EC"/>
    <w:rsid w:val="00AA78AF"/>
    <w:rsid w:val="00AA78D1"/>
    <w:rsid w:val="00AA7A78"/>
    <w:rsid w:val="00AA7A91"/>
    <w:rsid w:val="00AA7B28"/>
    <w:rsid w:val="00AB013C"/>
    <w:rsid w:val="00AB050C"/>
    <w:rsid w:val="00AB0E91"/>
    <w:rsid w:val="00AB0F3E"/>
    <w:rsid w:val="00AB19DD"/>
    <w:rsid w:val="00AB1CC4"/>
    <w:rsid w:val="00AB1FBB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A6F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464"/>
    <w:rsid w:val="00AC0825"/>
    <w:rsid w:val="00AC09D0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738"/>
    <w:rsid w:val="00AC7A90"/>
    <w:rsid w:val="00AC7C38"/>
    <w:rsid w:val="00AD024C"/>
    <w:rsid w:val="00AD02FC"/>
    <w:rsid w:val="00AD032F"/>
    <w:rsid w:val="00AD035E"/>
    <w:rsid w:val="00AD0D90"/>
    <w:rsid w:val="00AD134C"/>
    <w:rsid w:val="00AD18E9"/>
    <w:rsid w:val="00AD1A80"/>
    <w:rsid w:val="00AD1E27"/>
    <w:rsid w:val="00AD204D"/>
    <w:rsid w:val="00AD2519"/>
    <w:rsid w:val="00AD2599"/>
    <w:rsid w:val="00AD2811"/>
    <w:rsid w:val="00AD292A"/>
    <w:rsid w:val="00AD2C3C"/>
    <w:rsid w:val="00AD2DF4"/>
    <w:rsid w:val="00AD3125"/>
    <w:rsid w:val="00AD35E6"/>
    <w:rsid w:val="00AD35EB"/>
    <w:rsid w:val="00AD3601"/>
    <w:rsid w:val="00AD3963"/>
    <w:rsid w:val="00AD3BF6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229"/>
    <w:rsid w:val="00AD77B5"/>
    <w:rsid w:val="00AD7AC5"/>
    <w:rsid w:val="00AD7EA2"/>
    <w:rsid w:val="00AD7EB3"/>
    <w:rsid w:val="00AE02C4"/>
    <w:rsid w:val="00AE0A38"/>
    <w:rsid w:val="00AE0D65"/>
    <w:rsid w:val="00AE0EDD"/>
    <w:rsid w:val="00AE1175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698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4C4"/>
    <w:rsid w:val="00AE56D4"/>
    <w:rsid w:val="00AE5CBE"/>
    <w:rsid w:val="00AE60C6"/>
    <w:rsid w:val="00AE627D"/>
    <w:rsid w:val="00AE642D"/>
    <w:rsid w:val="00AE6A35"/>
    <w:rsid w:val="00AE6A91"/>
    <w:rsid w:val="00AE6D3E"/>
    <w:rsid w:val="00AE6F9E"/>
    <w:rsid w:val="00AE7CBF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21F"/>
    <w:rsid w:val="00AF25B8"/>
    <w:rsid w:val="00AF25CD"/>
    <w:rsid w:val="00AF272A"/>
    <w:rsid w:val="00AF28E8"/>
    <w:rsid w:val="00AF2A89"/>
    <w:rsid w:val="00AF2EDD"/>
    <w:rsid w:val="00AF31DC"/>
    <w:rsid w:val="00AF3691"/>
    <w:rsid w:val="00AF37CB"/>
    <w:rsid w:val="00AF3EB8"/>
    <w:rsid w:val="00AF41DE"/>
    <w:rsid w:val="00AF46A5"/>
    <w:rsid w:val="00AF4AF2"/>
    <w:rsid w:val="00AF4E5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88D"/>
    <w:rsid w:val="00AF5AAB"/>
    <w:rsid w:val="00AF5F80"/>
    <w:rsid w:val="00AF66EB"/>
    <w:rsid w:val="00AF69A6"/>
    <w:rsid w:val="00AF6AEA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B0A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2A9"/>
    <w:rsid w:val="00B102E1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932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7AB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1FF8"/>
    <w:rsid w:val="00B225EB"/>
    <w:rsid w:val="00B22721"/>
    <w:rsid w:val="00B22BE6"/>
    <w:rsid w:val="00B22FC5"/>
    <w:rsid w:val="00B23059"/>
    <w:rsid w:val="00B235A6"/>
    <w:rsid w:val="00B239D8"/>
    <w:rsid w:val="00B24043"/>
    <w:rsid w:val="00B2429F"/>
    <w:rsid w:val="00B24831"/>
    <w:rsid w:val="00B24983"/>
    <w:rsid w:val="00B24AB8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1F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574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4F1D"/>
    <w:rsid w:val="00B35036"/>
    <w:rsid w:val="00B352AE"/>
    <w:rsid w:val="00B35B97"/>
    <w:rsid w:val="00B35BE7"/>
    <w:rsid w:val="00B35C4C"/>
    <w:rsid w:val="00B35CE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DEF"/>
    <w:rsid w:val="00B40FBB"/>
    <w:rsid w:val="00B41392"/>
    <w:rsid w:val="00B41C8D"/>
    <w:rsid w:val="00B41E09"/>
    <w:rsid w:val="00B41F9D"/>
    <w:rsid w:val="00B423FE"/>
    <w:rsid w:val="00B424C0"/>
    <w:rsid w:val="00B42542"/>
    <w:rsid w:val="00B42D9D"/>
    <w:rsid w:val="00B432A5"/>
    <w:rsid w:val="00B433E2"/>
    <w:rsid w:val="00B4360B"/>
    <w:rsid w:val="00B4380E"/>
    <w:rsid w:val="00B43D1D"/>
    <w:rsid w:val="00B44810"/>
    <w:rsid w:val="00B45375"/>
    <w:rsid w:val="00B45A8A"/>
    <w:rsid w:val="00B46047"/>
    <w:rsid w:val="00B463E4"/>
    <w:rsid w:val="00B46BE9"/>
    <w:rsid w:val="00B46D65"/>
    <w:rsid w:val="00B471AE"/>
    <w:rsid w:val="00B47751"/>
    <w:rsid w:val="00B47CA6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7FA"/>
    <w:rsid w:val="00B54954"/>
    <w:rsid w:val="00B55900"/>
    <w:rsid w:val="00B55DC0"/>
    <w:rsid w:val="00B56138"/>
    <w:rsid w:val="00B564F0"/>
    <w:rsid w:val="00B5671F"/>
    <w:rsid w:val="00B56F3A"/>
    <w:rsid w:val="00B57251"/>
    <w:rsid w:val="00B57CDE"/>
    <w:rsid w:val="00B57E24"/>
    <w:rsid w:val="00B57E43"/>
    <w:rsid w:val="00B57ED9"/>
    <w:rsid w:val="00B57EDE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5F3"/>
    <w:rsid w:val="00B636C8"/>
    <w:rsid w:val="00B6370B"/>
    <w:rsid w:val="00B63807"/>
    <w:rsid w:val="00B638F1"/>
    <w:rsid w:val="00B63934"/>
    <w:rsid w:val="00B63A51"/>
    <w:rsid w:val="00B63F4C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72C"/>
    <w:rsid w:val="00B66B31"/>
    <w:rsid w:val="00B66CC6"/>
    <w:rsid w:val="00B66CD5"/>
    <w:rsid w:val="00B66D9B"/>
    <w:rsid w:val="00B66EC0"/>
    <w:rsid w:val="00B66FAC"/>
    <w:rsid w:val="00B67B61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9B0"/>
    <w:rsid w:val="00B71C94"/>
    <w:rsid w:val="00B7200F"/>
    <w:rsid w:val="00B72124"/>
    <w:rsid w:val="00B72AB2"/>
    <w:rsid w:val="00B7336F"/>
    <w:rsid w:val="00B734D0"/>
    <w:rsid w:val="00B73779"/>
    <w:rsid w:val="00B73820"/>
    <w:rsid w:val="00B73ED5"/>
    <w:rsid w:val="00B742F7"/>
    <w:rsid w:val="00B745E0"/>
    <w:rsid w:val="00B74CC9"/>
    <w:rsid w:val="00B75010"/>
    <w:rsid w:val="00B755CE"/>
    <w:rsid w:val="00B755FD"/>
    <w:rsid w:val="00B75C18"/>
    <w:rsid w:val="00B761B3"/>
    <w:rsid w:val="00B76411"/>
    <w:rsid w:val="00B76439"/>
    <w:rsid w:val="00B76517"/>
    <w:rsid w:val="00B7658D"/>
    <w:rsid w:val="00B7663F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4E8"/>
    <w:rsid w:val="00B8575B"/>
    <w:rsid w:val="00B85C75"/>
    <w:rsid w:val="00B85D63"/>
    <w:rsid w:val="00B8603B"/>
    <w:rsid w:val="00B86294"/>
    <w:rsid w:val="00B86B98"/>
    <w:rsid w:val="00B86BD6"/>
    <w:rsid w:val="00B86D7D"/>
    <w:rsid w:val="00B872BE"/>
    <w:rsid w:val="00B873E4"/>
    <w:rsid w:val="00B87543"/>
    <w:rsid w:val="00B87553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2F2B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030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2"/>
    <w:rsid w:val="00BA29FE"/>
    <w:rsid w:val="00BA3087"/>
    <w:rsid w:val="00BA3182"/>
    <w:rsid w:val="00BA3436"/>
    <w:rsid w:val="00BA348D"/>
    <w:rsid w:val="00BA34C9"/>
    <w:rsid w:val="00BA3EB1"/>
    <w:rsid w:val="00BA3F15"/>
    <w:rsid w:val="00BA4026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01C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AC3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546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349"/>
    <w:rsid w:val="00BC157B"/>
    <w:rsid w:val="00BC177B"/>
    <w:rsid w:val="00BC1AAD"/>
    <w:rsid w:val="00BC1D39"/>
    <w:rsid w:val="00BC1E6E"/>
    <w:rsid w:val="00BC2054"/>
    <w:rsid w:val="00BC20F0"/>
    <w:rsid w:val="00BC230E"/>
    <w:rsid w:val="00BC2388"/>
    <w:rsid w:val="00BC26F5"/>
    <w:rsid w:val="00BC28BC"/>
    <w:rsid w:val="00BC291F"/>
    <w:rsid w:val="00BC295B"/>
    <w:rsid w:val="00BC2B3C"/>
    <w:rsid w:val="00BC2B98"/>
    <w:rsid w:val="00BC2D69"/>
    <w:rsid w:val="00BC2E2D"/>
    <w:rsid w:val="00BC2F4F"/>
    <w:rsid w:val="00BC35FB"/>
    <w:rsid w:val="00BC3712"/>
    <w:rsid w:val="00BC3756"/>
    <w:rsid w:val="00BC4194"/>
    <w:rsid w:val="00BC4326"/>
    <w:rsid w:val="00BC48E7"/>
    <w:rsid w:val="00BC4E98"/>
    <w:rsid w:val="00BC4F3B"/>
    <w:rsid w:val="00BC4FA5"/>
    <w:rsid w:val="00BC508C"/>
    <w:rsid w:val="00BC558A"/>
    <w:rsid w:val="00BC5A1D"/>
    <w:rsid w:val="00BC5B9A"/>
    <w:rsid w:val="00BC5E59"/>
    <w:rsid w:val="00BC6002"/>
    <w:rsid w:val="00BC60B1"/>
    <w:rsid w:val="00BC623C"/>
    <w:rsid w:val="00BC63A0"/>
    <w:rsid w:val="00BC6A8F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1B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21"/>
    <w:rsid w:val="00BD7FF5"/>
    <w:rsid w:val="00BE05CE"/>
    <w:rsid w:val="00BE0786"/>
    <w:rsid w:val="00BE0A3A"/>
    <w:rsid w:val="00BE0A50"/>
    <w:rsid w:val="00BE0B20"/>
    <w:rsid w:val="00BE0B6A"/>
    <w:rsid w:val="00BE0C0B"/>
    <w:rsid w:val="00BE104A"/>
    <w:rsid w:val="00BE10B7"/>
    <w:rsid w:val="00BE1461"/>
    <w:rsid w:val="00BE175F"/>
    <w:rsid w:val="00BE1A62"/>
    <w:rsid w:val="00BE1AB9"/>
    <w:rsid w:val="00BE1B15"/>
    <w:rsid w:val="00BE1B72"/>
    <w:rsid w:val="00BE1E13"/>
    <w:rsid w:val="00BE2082"/>
    <w:rsid w:val="00BE211A"/>
    <w:rsid w:val="00BE21B2"/>
    <w:rsid w:val="00BE22E0"/>
    <w:rsid w:val="00BE2333"/>
    <w:rsid w:val="00BE2633"/>
    <w:rsid w:val="00BE2897"/>
    <w:rsid w:val="00BE2B2E"/>
    <w:rsid w:val="00BE3088"/>
    <w:rsid w:val="00BE365E"/>
    <w:rsid w:val="00BE3804"/>
    <w:rsid w:val="00BE3985"/>
    <w:rsid w:val="00BE3F08"/>
    <w:rsid w:val="00BE42BC"/>
    <w:rsid w:val="00BE43AD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6EE4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C9"/>
    <w:rsid w:val="00BF54EA"/>
    <w:rsid w:val="00BF5A49"/>
    <w:rsid w:val="00BF5FF3"/>
    <w:rsid w:val="00BF60A0"/>
    <w:rsid w:val="00BF611D"/>
    <w:rsid w:val="00BF61EF"/>
    <w:rsid w:val="00BF66F2"/>
    <w:rsid w:val="00BF69EA"/>
    <w:rsid w:val="00BF6D1B"/>
    <w:rsid w:val="00BF6DCD"/>
    <w:rsid w:val="00BF6DE7"/>
    <w:rsid w:val="00BF70A0"/>
    <w:rsid w:val="00BF713A"/>
    <w:rsid w:val="00C000E4"/>
    <w:rsid w:val="00C00F79"/>
    <w:rsid w:val="00C0120D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5BD2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CFD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05E"/>
    <w:rsid w:val="00C21241"/>
    <w:rsid w:val="00C2185A"/>
    <w:rsid w:val="00C21A59"/>
    <w:rsid w:val="00C21B4A"/>
    <w:rsid w:val="00C21FEA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B19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AA3"/>
    <w:rsid w:val="00C31B23"/>
    <w:rsid w:val="00C31B76"/>
    <w:rsid w:val="00C31D8D"/>
    <w:rsid w:val="00C31F4C"/>
    <w:rsid w:val="00C3260A"/>
    <w:rsid w:val="00C326D6"/>
    <w:rsid w:val="00C3291F"/>
    <w:rsid w:val="00C332D0"/>
    <w:rsid w:val="00C33326"/>
    <w:rsid w:val="00C33487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37DC0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1C33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0E1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820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40B"/>
    <w:rsid w:val="00C517EC"/>
    <w:rsid w:val="00C51FEB"/>
    <w:rsid w:val="00C520B6"/>
    <w:rsid w:val="00C52110"/>
    <w:rsid w:val="00C52660"/>
    <w:rsid w:val="00C52867"/>
    <w:rsid w:val="00C528CD"/>
    <w:rsid w:val="00C52CCA"/>
    <w:rsid w:val="00C53564"/>
    <w:rsid w:val="00C537E4"/>
    <w:rsid w:val="00C53DD8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211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913"/>
    <w:rsid w:val="00C75B12"/>
    <w:rsid w:val="00C76350"/>
    <w:rsid w:val="00C76A00"/>
    <w:rsid w:val="00C76C72"/>
    <w:rsid w:val="00C76EC8"/>
    <w:rsid w:val="00C77496"/>
    <w:rsid w:val="00C77626"/>
    <w:rsid w:val="00C7771B"/>
    <w:rsid w:val="00C777BD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51C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820"/>
    <w:rsid w:val="00C93CE0"/>
    <w:rsid w:val="00C9421C"/>
    <w:rsid w:val="00C94449"/>
    <w:rsid w:val="00C945EB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5759"/>
    <w:rsid w:val="00C96218"/>
    <w:rsid w:val="00C96481"/>
    <w:rsid w:val="00C96570"/>
    <w:rsid w:val="00C96645"/>
    <w:rsid w:val="00C966DA"/>
    <w:rsid w:val="00C96726"/>
    <w:rsid w:val="00C967BD"/>
    <w:rsid w:val="00C96AED"/>
    <w:rsid w:val="00C96C63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824"/>
    <w:rsid w:val="00CA1EA7"/>
    <w:rsid w:val="00CA2010"/>
    <w:rsid w:val="00CA2055"/>
    <w:rsid w:val="00CA2325"/>
    <w:rsid w:val="00CA246A"/>
    <w:rsid w:val="00CA287A"/>
    <w:rsid w:val="00CA29EB"/>
    <w:rsid w:val="00CA2E9F"/>
    <w:rsid w:val="00CA2EE6"/>
    <w:rsid w:val="00CA3485"/>
    <w:rsid w:val="00CA37F8"/>
    <w:rsid w:val="00CA3D6F"/>
    <w:rsid w:val="00CA3E47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6E1"/>
    <w:rsid w:val="00CA6765"/>
    <w:rsid w:val="00CA6A11"/>
    <w:rsid w:val="00CA6B87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049"/>
    <w:rsid w:val="00CB16CC"/>
    <w:rsid w:val="00CB1732"/>
    <w:rsid w:val="00CB1A08"/>
    <w:rsid w:val="00CB1ADD"/>
    <w:rsid w:val="00CB1E40"/>
    <w:rsid w:val="00CB1F6C"/>
    <w:rsid w:val="00CB23B2"/>
    <w:rsid w:val="00CB259E"/>
    <w:rsid w:val="00CB2AC8"/>
    <w:rsid w:val="00CB2DD9"/>
    <w:rsid w:val="00CB31ED"/>
    <w:rsid w:val="00CB32F7"/>
    <w:rsid w:val="00CB341B"/>
    <w:rsid w:val="00CB34D6"/>
    <w:rsid w:val="00CB3579"/>
    <w:rsid w:val="00CB384A"/>
    <w:rsid w:val="00CB3BC7"/>
    <w:rsid w:val="00CB42F3"/>
    <w:rsid w:val="00CB446B"/>
    <w:rsid w:val="00CB44D3"/>
    <w:rsid w:val="00CB4715"/>
    <w:rsid w:val="00CB4762"/>
    <w:rsid w:val="00CB498D"/>
    <w:rsid w:val="00CB5319"/>
    <w:rsid w:val="00CB55BC"/>
    <w:rsid w:val="00CB5910"/>
    <w:rsid w:val="00CB5F0C"/>
    <w:rsid w:val="00CB6126"/>
    <w:rsid w:val="00CB68BF"/>
    <w:rsid w:val="00CB68CB"/>
    <w:rsid w:val="00CB6B5B"/>
    <w:rsid w:val="00CB6CB3"/>
    <w:rsid w:val="00CB6D87"/>
    <w:rsid w:val="00CB7139"/>
    <w:rsid w:val="00CB76E9"/>
    <w:rsid w:val="00CB7A5F"/>
    <w:rsid w:val="00CC015B"/>
    <w:rsid w:val="00CC022C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648"/>
    <w:rsid w:val="00CD091C"/>
    <w:rsid w:val="00CD094A"/>
    <w:rsid w:val="00CD0B68"/>
    <w:rsid w:val="00CD0C1B"/>
    <w:rsid w:val="00CD0EA9"/>
    <w:rsid w:val="00CD0EF0"/>
    <w:rsid w:val="00CD1756"/>
    <w:rsid w:val="00CD21C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4F1F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C85"/>
    <w:rsid w:val="00CE1FCB"/>
    <w:rsid w:val="00CE22FA"/>
    <w:rsid w:val="00CE26CF"/>
    <w:rsid w:val="00CE2A28"/>
    <w:rsid w:val="00CE2B85"/>
    <w:rsid w:val="00CE2CDF"/>
    <w:rsid w:val="00CE2F81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684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CEC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2FC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190"/>
    <w:rsid w:val="00D05484"/>
    <w:rsid w:val="00D0550C"/>
    <w:rsid w:val="00D055DD"/>
    <w:rsid w:val="00D0580D"/>
    <w:rsid w:val="00D05DCC"/>
    <w:rsid w:val="00D05E2F"/>
    <w:rsid w:val="00D05E89"/>
    <w:rsid w:val="00D05F7C"/>
    <w:rsid w:val="00D05F9D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0F0D"/>
    <w:rsid w:val="00D118DC"/>
    <w:rsid w:val="00D118E5"/>
    <w:rsid w:val="00D11947"/>
    <w:rsid w:val="00D11AB2"/>
    <w:rsid w:val="00D11BFE"/>
    <w:rsid w:val="00D11C6E"/>
    <w:rsid w:val="00D1200B"/>
    <w:rsid w:val="00D12243"/>
    <w:rsid w:val="00D12290"/>
    <w:rsid w:val="00D124F4"/>
    <w:rsid w:val="00D12599"/>
    <w:rsid w:val="00D1270F"/>
    <w:rsid w:val="00D1276C"/>
    <w:rsid w:val="00D128C7"/>
    <w:rsid w:val="00D12E17"/>
    <w:rsid w:val="00D12E24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5FCD"/>
    <w:rsid w:val="00D1601B"/>
    <w:rsid w:val="00D1613A"/>
    <w:rsid w:val="00D16190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A5"/>
    <w:rsid w:val="00D205FA"/>
    <w:rsid w:val="00D20618"/>
    <w:rsid w:val="00D20AC1"/>
    <w:rsid w:val="00D20AE5"/>
    <w:rsid w:val="00D212FD"/>
    <w:rsid w:val="00D2143C"/>
    <w:rsid w:val="00D216CF"/>
    <w:rsid w:val="00D21733"/>
    <w:rsid w:val="00D21736"/>
    <w:rsid w:val="00D217F1"/>
    <w:rsid w:val="00D21D17"/>
    <w:rsid w:val="00D21E85"/>
    <w:rsid w:val="00D2208E"/>
    <w:rsid w:val="00D221B3"/>
    <w:rsid w:val="00D224F3"/>
    <w:rsid w:val="00D22739"/>
    <w:rsid w:val="00D228EB"/>
    <w:rsid w:val="00D229CC"/>
    <w:rsid w:val="00D22E22"/>
    <w:rsid w:val="00D23D96"/>
    <w:rsid w:val="00D2438D"/>
    <w:rsid w:val="00D24666"/>
    <w:rsid w:val="00D24B42"/>
    <w:rsid w:val="00D250E9"/>
    <w:rsid w:val="00D251BD"/>
    <w:rsid w:val="00D254BF"/>
    <w:rsid w:val="00D257DC"/>
    <w:rsid w:val="00D2586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70F"/>
    <w:rsid w:val="00D278F7"/>
    <w:rsid w:val="00D27983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34C"/>
    <w:rsid w:val="00D33CD3"/>
    <w:rsid w:val="00D33F91"/>
    <w:rsid w:val="00D34745"/>
    <w:rsid w:val="00D34814"/>
    <w:rsid w:val="00D34941"/>
    <w:rsid w:val="00D34B7F"/>
    <w:rsid w:val="00D3548B"/>
    <w:rsid w:val="00D3552C"/>
    <w:rsid w:val="00D35CB6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37D90"/>
    <w:rsid w:val="00D4002A"/>
    <w:rsid w:val="00D4003C"/>
    <w:rsid w:val="00D40094"/>
    <w:rsid w:val="00D40151"/>
    <w:rsid w:val="00D40557"/>
    <w:rsid w:val="00D40D73"/>
    <w:rsid w:val="00D40E50"/>
    <w:rsid w:val="00D4137A"/>
    <w:rsid w:val="00D42322"/>
    <w:rsid w:val="00D42629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7D3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EF0"/>
    <w:rsid w:val="00D46F12"/>
    <w:rsid w:val="00D471DE"/>
    <w:rsid w:val="00D471F2"/>
    <w:rsid w:val="00D47564"/>
    <w:rsid w:val="00D479B2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C82"/>
    <w:rsid w:val="00D54FCB"/>
    <w:rsid w:val="00D5501D"/>
    <w:rsid w:val="00D550E6"/>
    <w:rsid w:val="00D55189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1D"/>
    <w:rsid w:val="00D5689B"/>
    <w:rsid w:val="00D5699C"/>
    <w:rsid w:val="00D56B9E"/>
    <w:rsid w:val="00D56E4D"/>
    <w:rsid w:val="00D56EFF"/>
    <w:rsid w:val="00D56F8B"/>
    <w:rsid w:val="00D5755E"/>
    <w:rsid w:val="00D5758D"/>
    <w:rsid w:val="00D57591"/>
    <w:rsid w:val="00D57616"/>
    <w:rsid w:val="00D5777E"/>
    <w:rsid w:val="00D578C5"/>
    <w:rsid w:val="00D57C3F"/>
    <w:rsid w:val="00D57C92"/>
    <w:rsid w:val="00D60255"/>
    <w:rsid w:val="00D60342"/>
    <w:rsid w:val="00D605D6"/>
    <w:rsid w:val="00D60FEE"/>
    <w:rsid w:val="00D611AD"/>
    <w:rsid w:val="00D61416"/>
    <w:rsid w:val="00D61469"/>
    <w:rsid w:val="00D621A4"/>
    <w:rsid w:val="00D62259"/>
    <w:rsid w:val="00D62435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15D"/>
    <w:rsid w:val="00D703F7"/>
    <w:rsid w:val="00D7051B"/>
    <w:rsid w:val="00D70598"/>
    <w:rsid w:val="00D7067C"/>
    <w:rsid w:val="00D70ADD"/>
    <w:rsid w:val="00D70D05"/>
    <w:rsid w:val="00D70EF7"/>
    <w:rsid w:val="00D710DB"/>
    <w:rsid w:val="00D715F9"/>
    <w:rsid w:val="00D717A6"/>
    <w:rsid w:val="00D71E18"/>
    <w:rsid w:val="00D72294"/>
    <w:rsid w:val="00D72447"/>
    <w:rsid w:val="00D72473"/>
    <w:rsid w:val="00D724C5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0E"/>
    <w:rsid w:val="00D7678B"/>
    <w:rsid w:val="00D769B9"/>
    <w:rsid w:val="00D76DDE"/>
    <w:rsid w:val="00D76E63"/>
    <w:rsid w:val="00D76EED"/>
    <w:rsid w:val="00D7710B"/>
    <w:rsid w:val="00D77147"/>
    <w:rsid w:val="00D77185"/>
    <w:rsid w:val="00D77501"/>
    <w:rsid w:val="00D77839"/>
    <w:rsid w:val="00D77D56"/>
    <w:rsid w:val="00D77D60"/>
    <w:rsid w:val="00D80313"/>
    <w:rsid w:val="00D8045E"/>
    <w:rsid w:val="00D807E1"/>
    <w:rsid w:val="00D80E7F"/>
    <w:rsid w:val="00D80EEF"/>
    <w:rsid w:val="00D81030"/>
    <w:rsid w:val="00D8117F"/>
    <w:rsid w:val="00D812B5"/>
    <w:rsid w:val="00D818D8"/>
    <w:rsid w:val="00D81D35"/>
    <w:rsid w:val="00D81FF1"/>
    <w:rsid w:val="00D8201F"/>
    <w:rsid w:val="00D8216D"/>
    <w:rsid w:val="00D82627"/>
    <w:rsid w:val="00D82889"/>
    <w:rsid w:val="00D83170"/>
    <w:rsid w:val="00D8324C"/>
    <w:rsid w:val="00D83444"/>
    <w:rsid w:val="00D838F0"/>
    <w:rsid w:val="00D83D87"/>
    <w:rsid w:val="00D83DBC"/>
    <w:rsid w:val="00D84097"/>
    <w:rsid w:val="00D84527"/>
    <w:rsid w:val="00D84918"/>
    <w:rsid w:val="00D84B4E"/>
    <w:rsid w:val="00D84CD1"/>
    <w:rsid w:val="00D85040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4E"/>
    <w:rsid w:val="00D87A9C"/>
    <w:rsid w:val="00D90067"/>
    <w:rsid w:val="00D9047B"/>
    <w:rsid w:val="00D90618"/>
    <w:rsid w:val="00D9070D"/>
    <w:rsid w:val="00D91402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583"/>
    <w:rsid w:val="00D95777"/>
    <w:rsid w:val="00D959FB"/>
    <w:rsid w:val="00D96738"/>
    <w:rsid w:val="00D9674A"/>
    <w:rsid w:val="00D968C4"/>
    <w:rsid w:val="00D9693C"/>
    <w:rsid w:val="00D96972"/>
    <w:rsid w:val="00D96DC9"/>
    <w:rsid w:val="00D96F48"/>
    <w:rsid w:val="00D97459"/>
    <w:rsid w:val="00D975E8"/>
    <w:rsid w:val="00D9769A"/>
    <w:rsid w:val="00D976EA"/>
    <w:rsid w:val="00D97928"/>
    <w:rsid w:val="00D97E0E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8C"/>
    <w:rsid w:val="00DA37BB"/>
    <w:rsid w:val="00DA3974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520"/>
    <w:rsid w:val="00DA5827"/>
    <w:rsid w:val="00DA5A73"/>
    <w:rsid w:val="00DA5A7E"/>
    <w:rsid w:val="00DA5D2C"/>
    <w:rsid w:val="00DA5E05"/>
    <w:rsid w:val="00DA5E1A"/>
    <w:rsid w:val="00DA6160"/>
    <w:rsid w:val="00DA6465"/>
    <w:rsid w:val="00DA6705"/>
    <w:rsid w:val="00DA6B84"/>
    <w:rsid w:val="00DA6F94"/>
    <w:rsid w:val="00DA7326"/>
    <w:rsid w:val="00DA7354"/>
    <w:rsid w:val="00DA7605"/>
    <w:rsid w:val="00DA779D"/>
    <w:rsid w:val="00DA7D42"/>
    <w:rsid w:val="00DA7DAD"/>
    <w:rsid w:val="00DA7FC3"/>
    <w:rsid w:val="00DB000C"/>
    <w:rsid w:val="00DB00BE"/>
    <w:rsid w:val="00DB0939"/>
    <w:rsid w:val="00DB0950"/>
    <w:rsid w:val="00DB1594"/>
    <w:rsid w:val="00DB1851"/>
    <w:rsid w:val="00DB18FC"/>
    <w:rsid w:val="00DB1D80"/>
    <w:rsid w:val="00DB1DEA"/>
    <w:rsid w:val="00DB1F7D"/>
    <w:rsid w:val="00DB2168"/>
    <w:rsid w:val="00DB21E3"/>
    <w:rsid w:val="00DB2306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594B"/>
    <w:rsid w:val="00DB61E2"/>
    <w:rsid w:val="00DB6340"/>
    <w:rsid w:val="00DB6647"/>
    <w:rsid w:val="00DB66CE"/>
    <w:rsid w:val="00DB6BE2"/>
    <w:rsid w:val="00DB6E6F"/>
    <w:rsid w:val="00DB741D"/>
    <w:rsid w:val="00DB7CE3"/>
    <w:rsid w:val="00DC038A"/>
    <w:rsid w:val="00DC03EC"/>
    <w:rsid w:val="00DC0A2D"/>
    <w:rsid w:val="00DC0B0F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CB3"/>
    <w:rsid w:val="00DC4D9D"/>
    <w:rsid w:val="00DC4E96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49B4"/>
    <w:rsid w:val="00DD50D1"/>
    <w:rsid w:val="00DD52E5"/>
    <w:rsid w:val="00DD562B"/>
    <w:rsid w:val="00DD57B5"/>
    <w:rsid w:val="00DD5E05"/>
    <w:rsid w:val="00DD5EB7"/>
    <w:rsid w:val="00DD630B"/>
    <w:rsid w:val="00DD66E4"/>
    <w:rsid w:val="00DD6734"/>
    <w:rsid w:val="00DD6897"/>
    <w:rsid w:val="00DD6F96"/>
    <w:rsid w:val="00DD71B0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36"/>
    <w:rsid w:val="00DE1CF4"/>
    <w:rsid w:val="00DE1D76"/>
    <w:rsid w:val="00DE204B"/>
    <w:rsid w:val="00DE22C6"/>
    <w:rsid w:val="00DE25C9"/>
    <w:rsid w:val="00DE2A5B"/>
    <w:rsid w:val="00DE310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6A0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89C"/>
    <w:rsid w:val="00DF3A48"/>
    <w:rsid w:val="00DF3EB2"/>
    <w:rsid w:val="00DF4478"/>
    <w:rsid w:val="00DF447F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77C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4EC3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2E82"/>
    <w:rsid w:val="00E135FF"/>
    <w:rsid w:val="00E13C6C"/>
    <w:rsid w:val="00E13CE9"/>
    <w:rsid w:val="00E13D40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5F2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57"/>
    <w:rsid w:val="00E205D1"/>
    <w:rsid w:val="00E206FD"/>
    <w:rsid w:val="00E20C45"/>
    <w:rsid w:val="00E20C91"/>
    <w:rsid w:val="00E20E64"/>
    <w:rsid w:val="00E20F6F"/>
    <w:rsid w:val="00E2108B"/>
    <w:rsid w:val="00E21213"/>
    <w:rsid w:val="00E21346"/>
    <w:rsid w:val="00E214C5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03"/>
    <w:rsid w:val="00E362B6"/>
    <w:rsid w:val="00E362CB"/>
    <w:rsid w:val="00E368FC"/>
    <w:rsid w:val="00E36B2F"/>
    <w:rsid w:val="00E3727A"/>
    <w:rsid w:val="00E37595"/>
    <w:rsid w:val="00E37652"/>
    <w:rsid w:val="00E377D8"/>
    <w:rsid w:val="00E37B9B"/>
    <w:rsid w:val="00E37F8E"/>
    <w:rsid w:val="00E37FCC"/>
    <w:rsid w:val="00E4079E"/>
    <w:rsid w:val="00E408DB"/>
    <w:rsid w:val="00E40A75"/>
    <w:rsid w:val="00E40E36"/>
    <w:rsid w:val="00E410A6"/>
    <w:rsid w:val="00E4112B"/>
    <w:rsid w:val="00E41292"/>
    <w:rsid w:val="00E41333"/>
    <w:rsid w:val="00E4186F"/>
    <w:rsid w:val="00E41885"/>
    <w:rsid w:val="00E41AF6"/>
    <w:rsid w:val="00E41ED1"/>
    <w:rsid w:val="00E41F62"/>
    <w:rsid w:val="00E4205B"/>
    <w:rsid w:val="00E423DD"/>
    <w:rsid w:val="00E42452"/>
    <w:rsid w:val="00E426AF"/>
    <w:rsid w:val="00E428CF"/>
    <w:rsid w:val="00E429A7"/>
    <w:rsid w:val="00E42A31"/>
    <w:rsid w:val="00E42BEA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12C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478C5"/>
    <w:rsid w:val="00E47F00"/>
    <w:rsid w:val="00E50194"/>
    <w:rsid w:val="00E50220"/>
    <w:rsid w:val="00E50990"/>
    <w:rsid w:val="00E50A4D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0A7"/>
    <w:rsid w:val="00E537B2"/>
    <w:rsid w:val="00E537FB"/>
    <w:rsid w:val="00E53B7F"/>
    <w:rsid w:val="00E53C5E"/>
    <w:rsid w:val="00E54094"/>
    <w:rsid w:val="00E541DB"/>
    <w:rsid w:val="00E544EA"/>
    <w:rsid w:val="00E54A13"/>
    <w:rsid w:val="00E54FA0"/>
    <w:rsid w:val="00E56188"/>
    <w:rsid w:val="00E573A8"/>
    <w:rsid w:val="00E578F9"/>
    <w:rsid w:val="00E57A41"/>
    <w:rsid w:val="00E602B8"/>
    <w:rsid w:val="00E604D3"/>
    <w:rsid w:val="00E60654"/>
    <w:rsid w:val="00E6077E"/>
    <w:rsid w:val="00E608B5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1EB2"/>
    <w:rsid w:val="00E61FED"/>
    <w:rsid w:val="00E621E4"/>
    <w:rsid w:val="00E624ED"/>
    <w:rsid w:val="00E62685"/>
    <w:rsid w:val="00E62A07"/>
    <w:rsid w:val="00E62D29"/>
    <w:rsid w:val="00E62EEA"/>
    <w:rsid w:val="00E6301A"/>
    <w:rsid w:val="00E6320F"/>
    <w:rsid w:val="00E633CA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75"/>
    <w:rsid w:val="00E63BDA"/>
    <w:rsid w:val="00E63F00"/>
    <w:rsid w:val="00E6438C"/>
    <w:rsid w:val="00E643CF"/>
    <w:rsid w:val="00E647E9"/>
    <w:rsid w:val="00E6567F"/>
    <w:rsid w:val="00E662CB"/>
    <w:rsid w:val="00E663A9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67F80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3AA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4A"/>
    <w:rsid w:val="00E7685E"/>
    <w:rsid w:val="00E77025"/>
    <w:rsid w:val="00E77469"/>
    <w:rsid w:val="00E7752A"/>
    <w:rsid w:val="00E8023E"/>
    <w:rsid w:val="00E80295"/>
    <w:rsid w:val="00E80896"/>
    <w:rsid w:val="00E80DA3"/>
    <w:rsid w:val="00E811C8"/>
    <w:rsid w:val="00E8156A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494"/>
    <w:rsid w:val="00E8369B"/>
    <w:rsid w:val="00E83905"/>
    <w:rsid w:val="00E83C5F"/>
    <w:rsid w:val="00E84233"/>
    <w:rsid w:val="00E8426A"/>
    <w:rsid w:val="00E848F3"/>
    <w:rsid w:val="00E84A9D"/>
    <w:rsid w:val="00E84D47"/>
    <w:rsid w:val="00E851AB"/>
    <w:rsid w:val="00E853E4"/>
    <w:rsid w:val="00E854FB"/>
    <w:rsid w:val="00E8555F"/>
    <w:rsid w:val="00E85D98"/>
    <w:rsid w:val="00E866EA"/>
    <w:rsid w:val="00E8691F"/>
    <w:rsid w:val="00E86BF2"/>
    <w:rsid w:val="00E86FC5"/>
    <w:rsid w:val="00E87024"/>
    <w:rsid w:val="00E8746C"/>
    <w:rsid w:val="00E87502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C2"/>
    <w:rsid w:val="00E911F5"/>
    <w:rsid w:val="00E912E6"/>
    <w:rsid w:val="00E916B8"/>
    <w:rsid w:val="00E91962"/>
    <w:rsid w:val="00E91E30"/>
    <w:rsid w:val="00E91E79"/>
    <w:rsid w:val="00E91F97"/>
    <w:rsid w:val="00E92219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5A4D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0ECD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1C3"/>
    <w:rsid w:val="00EA3449"/>
    <w:rsid w:val="00EA3A86"/>
    <w:rsid w:val="00EA3DD8"/>
    <w:rsid w:val="00EA4212"/>
    <w:rsid w:val="00EA4356"/>
    <w:rsid w:val="00EA46DE"/>
    <w:rsid w:val="00EA4889"/>
    <w:rsid w:val="00EA4935"/>
    <w:rsid w:val="00EA495E"/>
    <w:rsid w:val="00EA4A7A"/>
    <w:rsid w:val="00EA4AEA"/>
    <w:rsid w:val="00EA4D0F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64"/>
    <w:rsid w:val="00EA749D"/>
    <w:rsid w:val="00EA769D"/>
    <w:rsid w:val="00EA7A8B"/>
    <w:rsid w:val="00EA7E41"/>
    <w:rsid w:val="00EB0278"/>
    <w:rsid w:val="00EB073A"/>
    <w:rsid w:val="00EB092F"/>
    <w:rsid w:val="00EB0968"/>
    <w:rsid w:val="00EB0D05"/>
    <w:rsid w:val="00EB0F76"/>
    <w:rsid w:val="00EB103E"/>
    <w:rsid w:val="00EB10DA"/>
    <w:rsid w:val="00EB1347"/>
    <w:rsid w:val="00EB161E"/>
    <w:rsid w:val="00EB20E1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7C5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15D"/>
    <w:rsid w:val="00EB7217"/>
    <w:rsid w:val="00EB75A0"/>
    <w:rsid w:val="00EB791F"/>
    <w:rsid w:val="00EB793A"/>
    <w:rsid w:val="00EB7A14"/>
    <w:rsid w:val="00EB7E41"/>
    <w:rsid w:val="00EC0FD9"/>
    <w:rsid w:val="00EC1915"/>
    <w:rsid w:val="00EC2379"/>
    <w:rsid w:val="00EC24E6"/>
    <w:rsid w:val="00EC2969"/>
    <w:rsid w:val="00EC2B10"/>
    <w:rsid w:val="00EC2D43"/>
    <w:rsid w:val="00EC2F5E"/>
    <w:rsid w:val="00EC2FFD"/>
    <w:rsid w:val="00EC3363"/>
    <w:rsid w:val="00EC35A5"/>
    <w:rsid w:val="00EC363B"/>
    <w:rsid w:val="00EC3848"/>
    <w:rsid w:val="00EC3B74"/>
    <w:rsid w:val="00EC3DDC"/>
    <w:rsid w:val="00EC4239"/>
    <w:rsid w:val="00EC46D6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93B"/>
    <w:rsid w:val="00EC6BFD"/>
    <w:rsid w:val="00EC7048"/>
    <w:rsid w:val="00EC7302"/>
    <w:rsid w:val="00EC755A"/>
    <w:rsid w:val="00EC7967"/>
    <w:rsid w:val="00EC7C44"/>
    <w:rsid w:val="00ED014A"/>
    <w:rsid w:val="00ED02DD"/>
    <w:rsid w:val="00ED04D0"/>
    <w:rsid w:val="00ED07D2"/>
    <w:rsid w:val="00ED0E63"/>
    <w:rsid w:val="00ED0EFF"/>
    <w:rsid w:val="00ED0F98"/>
    <w:rsid w:val="00ED11E8"/>
    <w:rsid w:val="00ED1282"/>
    <w:rsid w:val="00ED148B"/>
    <w:rsid w:val="00ED20BB"/>
    <w:rsid w:val="00ED2295"/>
    <w:rsid w:val="00ED248E"/>
    <w:rsid w:val="00ED2AD3"/>
    <w:rsid w:val="00ED2BFA"/>
    <w:rsid w:val="00ED2D61"/>
    <w:rsid w:val="00ED32A0"/>
    <w:rsid w:val="00ED3550"/>
    <w:rsid w:val="00ED3892"/>
    <w:rsid w:val="00ED38DE"/>
    <w:rsid w:val="00ED3BE4"/>
    <w:rsid w:val="00ED3FFD"/>
    <w:rsid w:val="00ED4083"/>
    <w:rsid w:val="00ED4E30"/>
    <w:rsid w:val="00ED52CC"/>
    <w:rsid w:val="00ED5563"/>
    <w:rsid w:val="00ED5874"/>
    <w:rsid w:val="00ED5ACC"/>
    <w:rsid w:val="00ED5C02"/>
    <w:rsid w:val="00ED5C19"/>
    <w:rsid w:val="00ED5DAC"/>
    <w:rsid w:val="00ED5E62"/>
    <w:rsid w:val="00ED5FEC"/>
    <w:rsid w:val="00ED61A1"/>
    <w:rsid w:val="00ED6343"/>
    <w:rsid w:val="00ED6EF2"/>
    <w:rsid w:val="00ED722A"/>
    <w:rsid w:val="00ED74B3"/>
    <w:rsid w:val="00ED75A9"/>
    <w:rsid w:val="00ED775D"/>
    <w:rsid w:val="00ED7D59"/>
    <w:rsid w:val="00EE022D"/>
    <w:rsid w:val="00EE0350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A01"/>
    <w:rsid w:val="00EE1CBE"/>
    <w:rsid w:val="00EE1CE8"/>
    <w:rsid w:val="00EE1E5E"/>
    <w:rsid w:val="00EE22E4"/>
    <w:rsid w:val="00EE249C"/>
    <w:rsid w:val="00EE2890"/>
    <w:rsid w:val="00EE2B1C"/>
    <w:rsid w:val="00EE2ED9"/>
    <w:rsid w:val="00EE2F18"/>
    <w:rsid w:val="00EE2FE0"/>
    <w:rsid w:val="00EE38E7"/>
    <w:rsid w:val="00EE3B7A"/>
    <w:rsid w:val="00EE4462"/>
    <w:rsid w:val="00EE4E9D"/>
    <w:rsid w:val="00EE549F"/>
    <w:rsid w:val="00EE5555"/>
    <w:rsid w:val="00EE55F7"/>
    <w:rsid w:val="00EE5A03"/>
    <w:rsid w:val="00EE5A1C"/>
    <w:rsid w:val="00EE5A53"/>
    <w:rsid w:val="00EE5E72"/>
    <w:rsid w:val="00EE61D8"/>
    <w:rsid w:val="00EE6218"/>
    <w:rsid w:val="00EE6630"/>
    <w:rsid w:val="00EE6981"/>
    <w:rsid w:val="00EE730E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5BF"/>
    <w:rsid w:val="00EF1B06"/>
    <w:rsid w:val="00EF1CDD"/>
    <w:rsid w:val="00EF1D9A"/>
    <w:rsid w:val="00EF23AC"/>
    <w:rsid w:val="00EF27A8"/>
    <w:rsid w:val="00EF2827"/>
    <w:rsid w:val="00EF2917"/>
    <w:rsid w:val="00EF2A27"/>
    <w:rsid w:val="00EF2E02"/>
    <w:rsid w:val="00EF366C"/>
    <w:rsid w:val="00EF368C"/>
    <w:rsid w:val="00EF3694"/>
    <w:rsid w:val="00EF39BE"/>
    <w:rsid w:val="00EF3AD4"/>
    <w:rsid w:val="00EF3C93"/>
    <w:rsid w:val="00EF3D27"/>
    <w:rsid w:val="00EF3F8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18E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E6"/>
    <w:rsid w:val="00F028FE"/>
    <w:rsid w:val="00F0298E"/>
    <w:rsid w:val="00F02C6D"/>
    <w:rsid w:val="00F02DA5"/>
    <w:rsid w:val="00F03051"/>
    <w:rsid w:val="00F0345E"/>
    <w:rsid w:val="00F03822"/>
    <w:rsid w:val="00F038BD"/>
    <w:rsid w:val="00F038F0"/>
    <w:rsid w:val="00F03B3A"/>
    <w:rsid w:val="00F04020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3CA"/>
    <w:rsid w:val="00F0641A"/>
    <w:rsid w:val="00F066C6"/>
    <w:rsid w:val="00F06B17"/>
    <w:rsid w:val="00F06C41"/>
    <w:rsid w:val="00F06D30"/>
    <w:rsid w:val="00F073FE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34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8B1"/>
    <w:rsid w:val="00F1596A"/>
    <w:rsid w:val="00F161FC"/>
    <w:rsid w:val="00F1679D"/>
    <w:rsid w:val="00F16E53"/>
    <w:rsid w:val="00F16F9A"/>
    <w:rsid w:val="00F17199"/>
    <w:rsid w:val="00F17504"/>
    <w:rsid w:val="00F177E3"/>
    <w:rsid w:val="00F17973"/>
    <w:rsid w:val="00F17AA6"/>
    <w:rsid w:val="00F17B69"/>
    <w:rsid w:val="00F17CB3"/>
    <w:rsid w:val="00F20A91"/>
    <w:rsid w:val="00F20C2B"/>
    <w:rsid w:val="00F21113"/>
    <w:rsid w:val="00F21135"/>
    <w:rsid w:val="00F2146B"/>
    <w:rsid w:val="00F21AA6"/>
    <w:rsid w:val="00F21C23"/>
    <w:rsid w:val="00F2210C"/>
    <w:rsid w:val="00F222EF"/>
    <w:rsid w:val="00F22357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41F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100"/>
    <w:rsid w:val="00F341BD"/>
    <w:rsid w:val="00F34299"/>
    <w:rsid w:val="00F34850"/>
    <w:rsid w:val="00F34A9B"/>
    <w:rsid w:val="00F34C46"/>
    <w:rsid w:val="00F34F98"/>
    <w:rsid w:val="00F350C2"/>
    <w:rsid w:val="00F354C9"/>
    <w:rsid w:val="00F354CB"/>
    <w:rsid w:val="00F354CC"/>
    <w:rsid w:val="00F35697"/>
    <w:rsid w:val="00F3569F"/>
    <w:rsid w:val="00F35E26"/>
    <w:rsid w:val="00F36041"/>
    <w:rsid w:val="00F36248"/>
    <w:rsid w:val="00F36712"/>
    <w:rsid w:val="00F3682E"/>
    <w:rsid w:val="00F3687C"/>
    <w:rsid w:val="00F3695A"/>
    <w:rsid w:val="00F369BE"/>
    <w:rsid w:val="00F36A11"/>
    <w:rsid w:val="00F36D83"/>
    <w:rsid w:val="00F36EEF"/>
    <w:rsid w:val="00F36F15"/>
    <w:rsid w:val="00F3722D"/>
    <w:rsid w:val="00F37574"/>
    <w:rsid w:val="00F37669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CFF"/>
    <w:rsid w:val="00F41FD2"/>
    <w:rsid w:val="00F42BC0"/>
    <w:rsid w:val="00F4312A"/>
    <w:rsid w:val="00F43433"/>
    <w:rsid w:val="00F43838"/>
    <w:rsid w:val="00F43969"/>
    <w:rsid w:val="00F43AD1"/>
    <w:rsid w:val="00F43D64"/>
    <w:rsid w:val="00F4412E"/>
    <w:rsid w:val="00F44679"/>
    <w:rsid w:val="00F446B3"/>
    <w:rsid w:val="00F45965"/>
    <w:rsid w:val="00F45BF5"/>
    <w:rsid w:val="00F45C53"/>
    <w:rsid w:val="00F45F89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EF8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99"/>
    <w:rsid w:val="00F56DF6"/>
    <w:rsid w:val="00F57296"/>
    <w:rsid w:val="00F575E2"/>
    <w:rsid w:val="00F577C7"/>
    <w:rsid w:val="00F57822"/>
    <w:rsid w:val="00F600F5"/>
    <w:rsid w:val="00F6010F"/>
    <w:rsid w:val="00F601AF"/>
    <w:rsid w:val="00F60208"/>
    <w:rsid w:val="00F60267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4AE1"/>
    <w:rsid w:val="00F65E05"/>
    <w:rsid w:val="00F65E8D"/>
    <w:rsid w:val="00F65F2B"/>
    <w:rsid w:val="00F661B2"/>
    <w:rsid w:val="00F66267"/>
    <w:rsid w:val="00F663F9"/>
    <w:rsid w:val="00F664E9"/>
    <w:rsid w:val="00F66838"/>
    <w:rsid w:val="00F66894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8"/>
    <w:rsid w:val="00F7176F"/>
    <w:rsid w:val="00F71920"/>
    <w:rsid w:val="00F71AD5"/>
    <w:rsid w:val="00F72C76"/>
    <w:rsid w:val="00F72CD2"/>
    <w:rsid w:val="00F72F29"/>
    <w:rsid w:val="00F73062"/>
    <w:rsid w:val="00F733F1"/>
    <w:rsid w:val="00F734A5"/>
    <w:rsid w:val="00F738B5"/>
    <w:rsid w:val="00F738E0"/>
    <w:rsid w:val="00F739C8"/>
    <w:rsid w:val="00F74020"/>
    <w:rsid w:val="00F74159"/>
    <w:rsid w:val="00F74204"/>
    <w:rsid w:val="00F742FE"/>
    <w:rsid w:val="00F74B41"/>
    <w:rsid w:val="00F74BA2"/>
    <w:rsid w:val="00F74BA5"/>
    <w:rsid w:val="00F75089"/>
    <w:rsid w:val="00F75134"/>
    <w:rsid w:val="00F751D0"/>
    <w:rsid w:val="00F759D4"/>
    <w:rsid w:val="00F75C6D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DB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4B84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543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4B"/>
    <w:rsid w:val="00F92488"/>
    <w:rsid w:val="00F92542"/>
    <w:rsid w:val="00F925F8"/>
    <w:rsid w:val="00F92679"/>
    <w:rsid w:val="00F927E8"/>
    <w:rsid w:val="00F928D1"/>
    <w:rsid w:val="00F92A5C"/>
    <w:rsid w:val="00F92C63"/>
    <w:rsid w:val="00F92FFA"/>
    <w:rsid w:val="00F9303D"/>
    <w:rsid w:val="00F93503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C0C"/>
    <w:rsid w:val="00FA0E34"/>
    <w:rsid w:val="00FA0EB8"/>
    <w:rsid w:val="00FA1345"/>
    <w:rsid w:val="00FA135B"/>
    <w:rsid w:val="00FA14B7"/>
    <w:rsid w:val="00FA1C4F"/>
    <w:rsid w:val="00FA1FF6"/>
    <w:rsid w:val="00FA29B9"/>
    <w:rsid w:val="00FA2A1F"/>
    <w:rsid w:val="00FA2BA9"/>
    <w:rsid w:val="00FA2C52"/>
    <w:rsid w:val="00FA2F8E"/>
    <w:rsid w:val="00FA30D6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368"/>
    <w:rsid w:val="00FB183F"/>
    <w:rsid w:val="00FB18DA"/>
    <w:rsid w:val="00FB1A91"/>
    <w:rsid w:val="00FB1AA9"/>
    <w:rsid w:val="00FB1CCD"/>
    <w:rsid w:val="00FB241F"/>
    <w:rsid w:val="00FB24D6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9E4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0D"/>
    <w:rsid w:val="00FC7385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DF"/>
    <w:rsid w:val="00FD2FFB"/>
    <w:rsid w:val="00FD30CB"/>
    <w:rsid w:val="00FD317B"/>
    <w:rsid w:val="00FD3292"/>
    <w:rsid w:val="00FD33DB"/>
    <w:rsid w:val="00FD33E3"/>
    <w:rsid w:val="00FD3418"/>
    <w:rsid w:val="00FD342A"/>
    <w:rsid w:val="00FD3488"/>
    <w:rsid w:val="00FD392D"/>
    <w:rsid w:val="00FD3C1B"/>
    <w:rsid w:val="00FD3DDD"/>
    <w:rsid w:val="00FD4093"/>
    <w:rsid w:val="00FD4AD1"/>
    <w:rsid w:val="00FD4D48"/>
    <w:rsid w:val="00FD4D50"/>
    <w:rsid w:val="00FD4DB1"/>
    <w:rsid w:val="00FD5037"/>
    <w:rsid w:val="00FD5200"/>
    <w:rsid w:val="00FD52B3"/>
    <w:rsid w:val="00FD5400"/>
    <w:rsid w:val="00FD5501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3F85"/>
    <w:rsid w:val="00FE4099"/>
    <w:rsid w:val="00FE40E7"/>
    <w:rsid w:val="00FE45CC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E7EB7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14A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7E0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h1,h1 + 11 pt,1,Titre§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Heading 2 Char,Header 2,Header2,22,heading2,2nd level,H21,H22,H23,H24,H25,R2,E2,†berschrift 2,õberschrift 2,T2,l2,Head 2,List level 2,Guide 2,list 2,list 2,I2,X.X,TitreProp,ITT t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4,l4,4H,Heading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5,5,mh2,Module heading 2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aliases w:val="7,figure title,No#,No digit heading,h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aliases w:val="8,Figure Title,h8,Figure Con't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aliases w:val="Table Title,Stack con't,h9,table title,heading 9,Table Title&#10;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aliases w:val="8 Char,Figure Title Char,h8 Char,Figure Con't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aliases w:val="TableGrid"/>
    <w:basedOn w:val="a1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R4_bullets,목록 단락,リスト段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qFormat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aliases w:val="H2 Char1,h2 Char1,Head2A Char,2 Char,UNDERRUBRIK 1-2 Char,DO NOT USE_h2 Char,h21 Char,H2 Char Char,h2 Char Char,Heading 2 Char Char,Header 2 Char,Header2 Char,22 Char,heading2 Char,2nd level Char,H21 Char,H22 Char,H23 Char,H24 Char,H25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Bullet list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8">
    <w:name w:val="网格型2"/>
    <w:basedOn w:val="a1"/>
    <w:next w:val="af4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网格型8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网格型9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next w:val="af4"/>
    <w:uiPriority w:val="39"/>
    <w:qFormat/>
    <w:rsid w:val="00EE730E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f4"/>
    <w:uiPriority w:val="39"/>
    <w:qFormat/>
    <w:rsid w:val="0053313D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a1"/>
    <w:next w:val="af4"/>
    <w:uiPriority w:val="39"/>
    <w:qFormat/>
    <w:rsid w:val="00CD0648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a1"/>
    <w:next w:val="af4"/>
    <w:uiPriority w:val="39"/>
    <w:qFormat/>
    <w:rsid w:val="00E04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a"/>
    <w:link w:val="3GPPAgreementsChar"/>
    <w:uiPriority w:val="99"/>
    <w:qFormat/>
    <w:rsid w:val="00E3727A"/>
    <w:pPr>
      <w:numPr>
        <w:numId w:val="10"/>
      </w:numPr>
      <w:autoSpaceDE w:val="0"/>
      <w:autoSpaceDN w:val="0"/>
      <w:adjustRightInd w:val="0"/>
      <w:snapToGrid w:val="0"/>
      <w:spacing w:beforeLines="0" w:before="0" w:afterLines="0" w:after="120"/>
      <w:jc w:val="both"/>
    </w:pPr>
    <w:rPr>
      <w:rFonts w:eastAsia="宋体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sid w:val="00E3727A"/>
    <w:rPr>
      <w:rFonts w:ascii="Times New Roman" w:eastAsia="宋体" w:hAnsi="Times New Roman"/>
      <w:sz w:val="22"/>
      <w:szCs w:val="22"/>
      <w:lang w:eastAsia="en-US"/>
    </w:rPr>
  </w:style>
  <w:style w:type="table" w:customStyle="1" w:styleId="TableGrid61">
    <w:name w:val="Table Grid61"/>
    <w:basedOn w:val="a1"/>
    <w:uiPriority w:val="39"/>
    <w:qFormat/>
    <w:rsid w:val="007650C6"/>
    <w:pPr>
      <w:spacing w:after="180"/>
    </w:pPr>
    <w:rPr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uiPriority w:val="39"/>
    <w:qFormat/>
    <w:rsid w:val="007650C6"/>
    <w:pPr>
      <w:spacing w:after="180"/>
    </w:pPr>
    <w:rPr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网格型17"/>
    <w:basedOn w:val="a1"/>
    <w:next w:val="af4"/>
    <w:qFormat/>
    <w:rsid w:val="00B30B1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rsid w:val="00132D40"/>
    <w:pPr>
      <w:numPr>
        <w:numId w:val="29"/>
      </w:numPr>
      <w:spacing w:beforeLines="0" w:before="60" w:afterLines="0" w:after="0"/>
    </w:pPr>
    <w:rPr>
      <w:rFonts w:ascii="Arial" w:hAnsi="Arial"/>
      <w:b/>
      <w:sz w:val="20"/>
      <w:szCs w:val="24"/>
      <w:lang w:eastAsia="en-GB"/>
    </w:rPr>
  </w:style>
  <w:style w:type="character" w:customStyle="1" w:styleId="afd">
    <w:name w:val="首标题"/>
    <w:rsid w:val="00CB6126"/>
    <w:rPr>
      <w:rFonts w:ascii="Arial" w:eastAsia="宋体" w:hAnsi="Arial"/>
      <w:sz w:val="24"/>
      <w:lang w:val="en-US" w:eastAsia="zh-CN" w:bidi="ar-SA"/>
    </w:rPr>
  </w:style>
  <w:style w:type="table" w:customStyle="1" w:styleId="18">
    <w:name w:val="网格型18"/>
    <w:basedOn w:val="a1"/>
    <w:next w:val="af4"/>
    <w:uiPriority w:val="59"/>
    <w:rsid w:val="007A462E"/>
    <w:pPr>
      <w:spacing w:after="180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55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87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7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6962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0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1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6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41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4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4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56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4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8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5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8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22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37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5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42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14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86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81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7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0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4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4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66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530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2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45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1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2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324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1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8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8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8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33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53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0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4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8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9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7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05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4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9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0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2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74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0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0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E325116F-E93A-463E-8F32-D2820CA6C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19</TotalTime>
  <Pages>3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xinrui (C)</cp:lastModifiedBy>
  <cp:revision>3</cp:revision>
  <cp:lastPrinted>2009-04-22T06:01:00Z</cp:lastPrinted>
  <dcterms:created xsi:type="dcterms:W3CDTF">2024-02-26T11:22:00Z</dcterms:created>
  <dcterms:modified xsi:type="dcterms:W3CDTF">2024-02-26T11:58:00Z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(3)DyDF6A8JUKrkUunju15/IXeJRBZpCkLkAafu9EALEoHztXVVy2sm3oMGHy4epeGjCXRIvCEi
gRPyr0+Ij2qeFpU0EVnpkKAvwPPpwGUwwKfK+g+XsY5c2CadT5iFNVjtw3c4eQOTkk1RXSJQ
jLZOZQZY8XOh4m66rDTVz7r5CWfb7q7UtnALtqnzP7afKOerUHAnM+6OXEJRsU/76hxGt3oq
b0vdqWHDH4iKEyGFuM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+HOQ0beUgjbzBl0BE4y5kPE6f4Deql7kWooLQ88R+AubbRvUdrRpDf
FsBY7PfnKomJV6ljzur3UrrTax0TTRNiBjLXt3NnMAsHp6oWoQnhXZh5ffMgBS2gQMZYuqiS
QYngVVynUT+RpI0YZjj4bIlbgT8hsEqgy9hoEsbQQ1IuRsW8fFTTVGssp1Quj/V17f62kwUs
P9aqyGwTDAeOtzEmdajLJyKkWjlvudkZx6MA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zQd+vJyG5NTUm1+1d/QzYNW+UYD6BR+J8gEc
wtkw2bdG61mwrmt7mKCYcy2AVAS6Y082I4kVkj40lezt34x919I=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1707272326</vt:lpwstr>
  </property>
</Properties>
</file>